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963DD1" w:rsidRDefault="00834156" w:rsidP="000F0714">
      <w:pPr>
        <w:pStyle w:val="a7"/>
        <w:jc w:val="center"/>
      </w:pPr>
      <w:r w:rsidRPr="00963DD1">
        <w:t xml:space="preserve">Раздел V. </w:t>
      </w:r>
      <w:r w:rsidR="000F0714" w:rsidRPr="00963DD1">
        <w:t xml:space="preserve">Сводная ведомость результатов </w:t>
      </w:r>
      <w:r w:rsidR="004654AF" w:rsidRPr="00963DD1">
        <w:t xml:space="preserve">проведения </w:t>
      </w:r>
      <w:r w:rsidR="000F0714" w:rsidRPr="00963DD1">
        <w:t>специальной оценки условий труда</w:t>
      </w:r>
    </w:p>
    <w:p w:rsidR="00B3448B" w:rsidRPr="00963DD1" w:rsidRDefault="00B3448B" w:rsidP="00B3448B"/>
    <w:p w:rsidR="00B3448B" w:rsidRPr="00963DD1" w:rsidRDefault="00B3448B" w:rsidP="00B3448B">
      <w:r w:rsidRPr="00963DD1">
        <w:t>Наименование организации:</w:t>
      </w:r>
      <w:r w:rsidRPr="00963DD1">
        <w:rPr>
          <w:rStyle w:val="a9"/>
        </w:rPr>
        <w:t xml:space="preserve"> </w:t>
      </w:r>
      <w:r w:rsidR="004A5BDC" w:rsidRPr="00963DD1">
        <w:rPr>
          <w:rStyle w:val="a9"/>
        </w:rPr>
        <w:fldChar w:fldCharType="begin"/>
      </w:r>
      <w:r w:rsidRPr="00963DD1">
        <w:rPr>
          <w:rStyle w:val="a9"/>
        </w:rPr>
        <w:instrText xml:space="preserve"> DOCVARIABLE </w:instrText>
      </w:r>
      <w:r w:rsidR="00EA3306" w:rsidRPr="00963DD1">
        <w:rPr>
          <w:rStyle w:val="a9"/>
        </w:rPr>
        <w:instrText>ceh_info</w:instrText>
      </w:r>
      <w:r w:rsidRPr="00963DD1">
        <w:rPr>
          <w:rStyle w:val="a9"/>
        </w:rPr>
        <w:instrText xml:space="preserve"> \* MERGEFORMAT </w:instrText>
      </w:r>
      <w:r w:rsidR="004A5BDC" w:rsidRPr="00963DD1">
        <w:rPr>
          <w:rStyle w:val="a9"/>
        </w:rPr>
        <w:fldChar w:fldCharType="separate"/>
      </w:r>
      <w:r w:rsidR="00063F8C" w:rsidRPr="00063F8C">
        <w:rPr>
          <w:rStyle w:val="a9"/>
        </w:rPr>
        <w:t xml:space="preserve">Общество с ограниченной ответственностью «Челябинский тракторный </w:t>
      </w:r>
      <w:proofErr w:type="spellStart"/>
      <w:r w:rsidR="00063F8C" w:rsidRPr="00063F8C">
        <w:rPr>
          <w:rStyle w:val="a9"/>
        </w:rPr>
        <w:t>завод-УРАЛТРАК</w:t>
      </w:r>
      <w:proofErr w:type="spellEnd"/>
      <w:r w:rsidR="00063F8C" w:rsidRPr="00063F8C">
        <w:rPr>
          <w:rStyle w:val="a9"/>
        </w:rPr>
        <w:t>»</w:t>
      </w:r>
      <w:r w:rsidR="004A5BDC" w:rsidRPr="00963DD1">
        <w:rPr>
          <w:rStyle w:val="a9"/>
        </w:rPr>
        <w:fldChar w:fldCharType="end"/>
      </w:r>
      <w:r w:rsidRPr="00963DD1">
        <w:rPr>
          <w:rStyle w:val="a9"/>
        </w:rPr>
        <w:t> </w:t>
      </w:r>
    </w:p>
    <w:p w:rsidR="00F06873" w:rsidRPr="00963DD1" w:rsidRDefault="00F06873" w:rsidP="004654AF">
      <w:pPr>
        <w:suppressAutoHyphens/>
        <w:jc w:val="right"/>
      </w:pPr>
      <w:r w:rsidRPr="00963DD1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9"/>
        <w:gridCol w:w="875"/>
        <w:gridCol w:w="3233"/>
        <w:gridCol w:w="1102"/>
        <w:gridCol w:w="1103"/>
        <w:gridCol w:w="1212"/>
        <w:gridCol w:w="1212"/>
        <w:gridCol w:w="1212"/>
        <w:gridCol w:w="1213"/>
        <w:gridCol w:w="1109"/>
      </w:tblGrid>
      <w:tr w:rsidR="004654AF" w:rsidRPr="00963DD1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963DD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963DD1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963DD1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963DD1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963DD1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963DD1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DD1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963DD1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963DD1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963DD1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963DD1">
              <w:rPr>
                <w:rFonts w:ascii="Times New Roman" w:hAnsi="Times New Roman"/>
                <w:sz w:val="18"/>
                <w:szCs w:val="20"/>
              </w:rPr>
              <w:t>10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963DD1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6265</w:t>
            </w:r>
          </w:p>
        </w:tc>
        <w:tc>
          <w:tcPr>
            <w:tcW w:w="3118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3800</w:t>
            </w:r>
          </w:p>
        </w:tc>
        <w:tc>
          <w:tcPr>
            <w:tcW w:w="1063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978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1535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1076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70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963DD1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6265</w:t>
            </w:r>
          </w:p>
        </w:tc>
        <w:tc>
          <w:tcPr>
            <w:tcW w:w="3118" w:type="dxa"/>
            <w:vAlign w:val="center"/>
          </w:tcPr>
          <w:p w:rsidR="00AF1EDF" w:rsidRPr="00963DD1" w:rsidRDefault="003C6AB0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3800</w:t>
            </w:r>
          </w:p>
        </w:tc>
        <w:tc>
          <w:tcPr>
            <w:tcW w:w="1063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963DD1" w:rsidRDefault="003C6A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978</w:t>
            </w:r>
          </w:p>
        </w:tc>
        <w:tc>
          <w:tcPr>
            <w:tcW w:w="1169" w:type="dxa"/>
            <w:vAlign w:val="center"/>
          </w:tcPr>
          <w:p w:rsidR="00AF1EDF" w:rsidRPr="00963DD1" w:rsidRDefault="003C6AB0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  <w:r w:rsidR="00063F8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25263E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25263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1170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963DD1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2602</w:t>
            </w:r>
          </w:p>
        </w:tc>
        <w:tc>
          <w:tcPr>
            <w:tcW w:w="3118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1418</w:t>
            </w:r>
          </w:p>
        </w:tc>
        <w:tc>
          <w:tcPr>
            <w:tcW w:w="1063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557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336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1170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963DD1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963DD1" w:rsidTr="004654AF">
        <w:trPr>
          <w:jc w:val="center"/>
        </w:trPr>
        <w:tc>
          <w:tcPr>
            <w:tcW w:w="3518" w:type="dxa"/>
            <w:vAlign w:val="center"/>
          </w:tcPr>
          <w:p w:rsidR="00AF1EDF" w:rsidRPr="00963DD1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963DD1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307</w:t>
            </w:r>
          </w:p>
        </w:tc>
        <w:tc>
          <w:tcPr>
            <w:tcW w:w="3118" w:type="dxa"/>
            <w:vAlign w:val="center"/>
          </w:tcPr>
          <w:p w:rsidR="00AF1EDF" w:rsidRPr="00963DD1" w:rsidRDefault="00063F8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1063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1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963DD1" w:rsidRDefault="00063F8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963DD1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963DD1" w:rsidRDefault="00F06873" w:rsidP="00F06873">
      <w:pPr>
        <w:jc w:val="right"/>
      </w:pPr>
      <w:r w:rsidRPr="00963DD1">
        <w:t>Таблица 2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833"/>
        <w:gridCol w:w="491"/>
        <w:gridCol w:w="492"/>
        <w:gridCol w:w="491"/>
        <w:gridCol w:w="492"/>
        <w:gridCol w:w="492"/>
        <w:gridCol w:w="493"/>
        <w:gridCol w:w="493"/>
        <w:gridCol w:w="492"/>
        <w:gridCol w:w="493"/>
        <w:gridCol w:w="492"/>
        <w:gridCol w:w="493"/>
        <w:gridCol w:w="492"/>
        <w:gridCol w:w="493"/>
        <w:gridCol w:w="534"/>
        <w:gridCol w:w="587"/>
        <w:gridCol w:w="732"/>
        <w:gridCol w:w="587"/>
        <w:gridCol w:w="587"/>
        <w:gridCol w:w="587"/>
        <w:gridCol w:w="587"/>
        <w:gridCol w:w="587"/>
        <w:gridCol w:w="520"/>
      </w:tblGrid>
      <w:tr w:rsidR="00F06873" w:rsidRPr="00963DD1" w:rsidTr="003C6AB0">
        <w:trPr>
          <w:cantSplit/>
          <w:trHeight w:val="2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F06873" w:rsidRPr="003C6AB0" w:rsidRDefault="004654AF" w:rsidP="00F06873">
            <w:pPr>
              <w:jc w:val="center"/>
              <w:rPr>
                <w:sz w:val="20"/>
              </w:rPr>
            </w:pPr>
            <w:r w:rsidRPr="003C6AB0">
              <w:rPr>
                <w:color w:val="000000"/>
                <w:sz w:val="20"/>
              </w:rPr>
              <w:t>Индиви</w:t>
            </w:r>
            <w:r w:rsidRPr="003C6AB0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833" w:type="dxa"/>
            <w:vMerge w:val="restart"/>
            <w:shd w:val="clear" w:color="auto" w:fill="auto"/>
            <w:vAlign w:val="center"/>
          </w:tcPr>
          <w:p w:rsidR="004654AF" w:rsidRPr="00963DD1" w:rsidRDefault="004654AF" w:rsidP="004654AF">
            <w:pPr>
              <w:jc w:val="center"/>
              <w:rPr>
                <w:color w:val="000000"/>
                <w:sz w:val="20"/>
              </w:rPr>
            </w:pPr>
            <w:r w:rsidRPr="00963DD1">
              <w:rPr>
                <w:color w:val="000000"/>
                <w:sz w:val="20"/>
              </w:rPr>
              <w:t>Профессия/</w:t>
            </w:r>
            <w:r w:rsidRPr="00963DD1">
              <w:rPr>
                <w:color w:val="000000"/>
                <w:sz w:val="20"/>
              </w:rPr>
              <w:br/>
              <w:t>должность/</w:t>
            </w:r>
            <w:r w:rsidRPr="00963DD1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963DD1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933" w:type="dxa"/>
            <w:gridSpan w:val="14"/>
            <w:shd w:val="clear" w:color="auto" w:fill="auto"/>
          </w:tcPr>
          <w:p w:rsidR="00F06873" w:rsidRPr="00963DD1" w:rsidRDefault="00F06873" w:rsidP="00F06873">
            <w:pPr>
              <w:jc w:val="center"/>
              <w:rPr>
                <w:sz w:val="20"/>
              </w:rPr>
            </w:pPr>
            <w:r w:rsidRPr="00963DD1">
              <w:rPr>
                <w:sz w:val="20"/>
              </w:rPr>
              <w:t>Классы</w:t>
            </w:r>
            <w:r w:rsidR="004654AF" w:rsidRPr="00963DD1">
              <w:rPr>
                <w:sz w:val="20"/>
              </w:rPr>
              <w:t xml:space="preserve"> </w:t>
            </w:r>
            <w:r w:rsidR="004654AF" w:rsidRPr="00963DD1">
              <w:rPr>
                <w:color w:val="000000"/>
                <w:sz w:val="20"/>
              </w:rPr>
              <w:t>(подклассы)</w:t>
            </w:r>
            <w:r w:rsidRPr="00963DD1">
              <w:rPr>
                <w:sz w:val="20"/>
              </w:rPr>
              <w:t xml:space="preserve"> условий труда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32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963DD1">
              <w:rPr>
                <w:color w:val="000000"/>
                <w:sz w:val="16"/>
                <w:szCs w:val="16"/>
              </w:rPr>
              <w:t>да,нет</w:t>
            </w:r>
            <w:proofErr w:type="spellEnd"/>
            <w:r w:rsidRPr="00963DD1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963DD1">
              <w:rPr>
                <w:sz w:val="16"/>
                <w:szCs w:val="16"/>
              </w:rPr>
              <w:t>ы (да/нет)</w:t>
            </w:r>
          </w:p>
        </w:tc>
        <w:tc>
          <w:tcPr>
            <w:tcW w:w="587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Лечебно</w:t>
            </w:r>
            <w:r w:rsidRPr="00963DD1">
              <w:rPr>
                <w:sz w:val="16"/>
                <w:szCs w:val="16"/>
              </w:rPr>
              <w:t>-профилактическое питание  (да/нет)</w:t>
            </w:r>
          </w:p>
        </w:tc>
        <w:tc>
          <w:tcPr>
            <w:tcW w:w="520" w:type="dxa"/>
            <w:vMerge w:val="restart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Льготно</w:t>
            </w:r>
            <w:r w:rsidRPr="00963DD1">
              <w:rPr>
                <w:sz w:val="16"/>
                <w:szCs w:val="16"/>
              </w:rPr>
              <w:t>е пенсионное обеспечение (да/нет)</w:t>
            </w:r>
          </w:p>
        </w:tc>
      </w:tr>
      <w:tr w:rsidR="00F06873" w:rsidRPr="00963DD1" w:rsidTr="003C6AB0">
        <w:trPr>
          <w:cantSplit/>
          <w:trHeight w:val="2254"/>
        </w:trPr>
        <w:tc>
          <w:tcPr>
            <w:tcW w:w="1526" w:type="dxa"/>
            <w:vMerge/>
            <w:shd w:val="clear" w:color="auto" w:fill="auto"/>
            <w:vAlign w:val="center"/>
          </w:tcPr>
          <w:p w:rsidR="00F06873" w:rsidRPr="003C6AB0" w:rsidRDefault="00F06873" w:rsidP="00F06873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33" w:type="dxa"/>
            <w:vMerge/>
            <w:shd w:val="clear" w:color="auto" w:fill="auto"/>
            <w:vAlign w:val="center"/>
          </w:tcPr>
          <w:p w:rsidR="00F06873" w:rsidRPr="00963DD1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91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963DD1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963DD1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92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963DD1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32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87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20" w:type="dxa"/>
            <w:vMerge/>
            <w:shd w:val="clear" w:color="auto" w:fill="auto"/>
            <w:textDirection w:val="btLr"/>
          </w:tcPr>
          <w:p w:rsidR="00F06873" w:rsidRPr="00963DD1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</w:tbl>
    <w:p w:rsidR="003C6AB0" w:rsidRPr="003C6AB0" w:rsidRDefault="003C6AB0">
      <w:pPr>
        <w:rPr>
          <w:sz w:val="2"/>
          <w:szCs w:val="2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833"/>
        <w:gridCol w:w="491"/>
        <w:gridCol w:w="492"/>
        <w:gridCol w:w="491"/>
        <w:gridCol w:w="492"/>
        <w:gridCol w:w="492"/>
        <w:gridCol w:w="493"/>
        <w:gridCol w:w="493"/>
        <w:gridCol w:w="492"/>
        <w:gridCol w:w="493"/>
        <w:gridCol w:w="492"/>
        <w:gridCol w:w="493"/>
        <w:gridCol w:w="492"/>
        <w:gridCol w:w="493"/>
        <w:gridCol w:w="534"/>
        <w:gridCol w:w="587"/>
        <w:gridCol w:w="732"/>
        <w:gridCol w:w="587"/>
        <w:gridCol w:w="587"/>
        <w:gridCol w:w="587"/>
        <w:gridCol w:w="587"/>
        <w:gridCol w:w="587"/>
        <w:gridCol w:w="520"/>
      </w:tblGrid>
      <w:tr w:rsidR="00F06873" w:rsidRPr="00963DD1" w:rsidTr="003C6AB0">
        <w:trPr>
          <w:tblHeader/>
        </w:trPr>
        <w:tc>
          <w:tcPr>
            <w:tcW w:w="1526" w:type="dxa"/>
            <w:shd w:val="clear" w:color="auto" w:fill="auto"/>
            <w:vAlign w:val="center"/>
          </w:tcPr>
          <w:p w:rsidR="00F06873" w:rsidRPr="003C6AB0" w:rsidRDefault="00F06873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</w:t>
            </w:r>
            <w:bookmarkStart w:id="6" w:name="table2"/>
            <w:bookmarkEnd w:id="6"/>
          </w:p>
        </w:tc>
        <w:tc>
          <w:tcPr>
            <w:tcW w:w="2833" w:type="dxa"/>
            <w:shd w:val="clear" w:color="auto" w:fill="auto"/>
            <w:vAlign w:val="center"/>
          </w:tcPr>
          <w:p w:rsidR="00F06873" w:rsidRPr="00963DD1" w:rsidRDefault="00F06873" w:rsidP="001B19D8">
            <w:pPr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4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5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6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7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8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9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10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14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16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17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18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19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20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23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F06873" w:rsidRPr="00963DD1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963DD1">
              <w:rPr>
                <w:sz w:val="18"/>
                <w:szCs w:val="18"/>
              </w:rPr>
              <w:t>24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13.1302. Цех стального и чугунного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0108. Землеприготовительный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Pr="00963DD1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13.1302.0108.02А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13.1302.0108.03А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13.1302.0108.04А </w:t>
            </w:r>
            <w:r w:rsidRPr="003C6AB0">
              <w:rPr>
                <w:sz w:val="16"/>
                <w:szCs w:val="16"/>
              </w:rPr>
              <w:lastRenderedPageBreak/>
              <w:t>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13.1302.0108.05А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13.1302.0108.06А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13.1302.0108.07А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13.1302.0108.08А (13.1302.0108.01А)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13.1302.0108.09 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0200. Плавильный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13.1302.0200.11А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13.1302.0200.12А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13.1302.0200.13А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13.1302.0200.14А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13.1302.0200.15А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13.1302.0200.16А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13.1302.0200.17А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13.1302.0200.18А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13.1302.0200.19А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13.1302.0200.20А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13.1302.0200.21А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13.1302.0200.22А </w:t>
            </w:r>
            <w:r w:rsidRPr="003C6AB0">
              <w:rPr>
                <w:sz w:val="16"/>
                <w:szCs w:val="16"/>
              </w:rPr>
              <w:lastRenderedPageBreak/>
              <w:t>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13.1302.0200.23А (13.1302.0200.10А)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лома и отходов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13.1302.0200.27А (13.1302.0200.26А)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13.1302.0200.30А (13.1302.0200.29А)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13.1302.0200.31А (13.1302.0200.29А)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13.1302.0200.32А (13.1302.0200.29А)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Пирометрист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13.1302.0200.34А (13.1302.0200.33А)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Пирометрист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13.1302.0200.36А (13.1302.0200.35А)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13.1302.0200.37А (13.1302.0200.35А)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Подручный сталевара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13.1302.0200.39А (13.1302.0200.38А)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Подручный сталевара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13.1302.0200.40А (13.1302.0200.38А)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Подручный сталевара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13.1302.0200.41А (13.1302.0200.38А)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Подручный сталевара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13.1302.0200.43А (13.1302.0200.42А)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13.1302.0200.44А (13.1302.0200.42А)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13.1302.0200.47А (13.1302.0200.46А)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13.1302.0200.48А (13.1302.0200.46А)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13.1302.0200.49А (13.1302.0200.46А)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13.1302.0200.51А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Шихтовщик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13.1302.0200.52А (13.1302.0200.51А)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Шихтовщик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0302. Модельно-опочный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13.1302.0302.54А (13.1302.0302.53А)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13.1302.0302.56А (13.1302.0302.55А)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13.1302.0302.57А (13.1302.0302.55А)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13.1302.0302.59 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0304. Стержневой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13.1302.0304.61А (13.1302.0304.60А)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13.1302.0304.62А (13.1302.0304.60А)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13.1302.0304.63А (13.1302.0304.60А)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13.1302.0304.64А (13.1302.0304.60А)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каркасов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13.1302.0304.66А (13.1302.0304.65А)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Изготовитель каркасов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13.1302.0304.67А (13.1302.0304.65А)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каркасов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13.1302.0304.69А (13.1302.0304.68А)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13.1302.0304.70А (13.1302.0304.68А)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13.1302.0304.71А (13.1302.0304.68А)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13.1302.0304.74А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13.1302.0304.75А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13.1302.0304.76А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13.1302.0304.77А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13.1302.0304.78А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13.1302.0304.79А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13.1302.0304.80А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13.1302.0304.81А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13.1302.0304.82А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13.1302.0304.83А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13.1302.0304.84А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13.1302.0304.85А </w:t>
            </w:r>
            <w:r w:rsidRPr="003C6AB0">
              <w:rPr>
                <w:sz w:val="16"/>
                <w:szCs w:val="16"/>
              </w:rPr>
              <w:lastRenderedPageBreak/>
              <w:t>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Стерженщик машинной </w:t>
            </w:r>
            <w:r>
              <w:rPr>
                <w:sz w:val="18"/>
                <w:szCs w:val="18"/>
              </w:rPr>
              <w:lastRenderedPageBreak/>
              <w:t>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13.1302.0304.86А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13.1302.0304.87А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13.1302.0304.88А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13.1302.0304.89А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13.1302.0304.90А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13.1302.0304.91А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13.1302.0304.92А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13.1302.0304.93А (13.1302.0304.73А)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13.1302.0304.95А (13.1302.0304.94А)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13.1302.0304.96А (13.1302.0304.94А)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13.1302.0304.97А (13.1302.0304.94А)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13.1302.0304.99А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13.1302.0304.100А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13.1302.0304.101А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13.1302.0304.102А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13.1302.0304.103А (13.1302.0304.98А)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13.1302.0304.104А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13.1302.0304.105А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13.1302.0304.106А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13.1302.0304.107А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13.1302.0304.108А (13.1302.0304.98А)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13.1302.0304.109 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0306. Формовочный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13.1302.0306.111А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13.1302.0306.112А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13.1302.0306.113А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13.1302.0306.114А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13.1302.0306.115А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13.1302.0306.116А (13.1302.0306.110А)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13.1302.0306.118А (13.1302.0306.117А)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13.1302.0306.119А (13.1302.0306.117А)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13.1302.0306.122А </w:t>
            </w:r>
            <w:r w:rsidRPr="003C6AB0">
              <w:rPr>
                <w:sz w:val="16"/>
                <w:szCs w:val="16"/>
              </w:rPr>
              <w:lastRenderedPageBreak/>
              <w:t>(13.1302.0306.121А)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13.1302.0306.123А (13.1302.0306.121А)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13.1302.0306.124А (13.1302.0306.121А)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Смазчик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в литейных цехах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горелой земли в туннелях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13.1302.0306.130А (13.1302.0306.129А)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горелой земли в туннелях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13.1302.0306.131А (13.1302.0306.129А)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горелой земли в туннелях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13.1302.0306.132А (13.1302.0306.129А)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горелой земли в туннелях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13.1302.0306.133А (13.1302.0306.129А)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горелой земли в туннелях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13.1302.0306.135А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13.1302.0306.136А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13.1302.0306.137А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13.1302.0306.138А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13.1302.0306.139А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13.1302.0306.140А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13.1302.0306.141А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13.1302.0306.142А (13.1302.0306.134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13.1302.0306.143А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13.1302.0306.144А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13.1302.0306.145А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13.1302.0306.146А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13.1302.0306.147А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13.1302.0306.148А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13.1302.0306.149А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13.1302.0306.150А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13.1302.0306.151А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13.1302.0306.152А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13.1302.0306.153А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13.1302.0306.154А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13.1302.0306.155А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13.1302.0306.156А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13.1302.0306.157А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13.1302.0306.158А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13.1302.0306.159А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13.1302.0306.160А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13.1302.0306.161А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13.1302.0306.162А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13.1302.0306.163А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13.1302.0306.164А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13.1302.0306.165А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13.1302.0306.166А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13.1302.0306.167А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13.1302.0306.168А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13.1302.0306.169А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13.1302.0306.170А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13.1302.0306.171А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13.1302.0306.172А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13.1302.0306.173А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13.1302.0306.174А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13.1302.0306.175А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13.1302.0306.176А (13.1302.0306.134А)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0307. Обрубной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13.1302.0307.177А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13.1302.0307.178А (13.1302.0307.177А)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13.1302.0307.179А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13.1302.0307.180А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13.1302.0307.181А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13.1302.0307.182А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13.1302.0307.183А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13.1302.0307.184А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13.1302.0307.185А (13.1302.0307.179А)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13.1302.0307.187А (13.1302.0307.186А)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13.1302.0307.188А (13.1302.0307.186А)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13.1302.0307.189А (13.1302.0307.186А)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13.1302.0307.191А (13.1302.0307.190А)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13.1302.0307.192А (13.1302.0307.190А)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13.1302.0307.195А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13.1302.0307.196А (13.1302.0307.194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13.1302.0307.197А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13.1302.0307.198А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13.1302.0307.199А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13.1302.0307.200А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13.1302.0307.201А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13.1302.0307.202А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13.1302.0307.203А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13.1302.0307.204А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13.1302.0307.205А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13.1302.0307.206А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13.1302.0307.207А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13.1302.0307.208А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13.1302.0307.209А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13.1302.0307.210А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13.1302.0307.211А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13.1302.0307.212А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13.1302.0307.213А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13.1302.0307.214А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13.1302.0307.215А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13.1302.0307.216А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13.1302.0307.217А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13.1302.0307.218А (13.1302.0307.194А)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13.1302.0307.221А (13.1302.0307.220А)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в литейных цехах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13.1302.0307.224А (13.1302.0307.223А)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13.1302.0307.226 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0318. Обрубной участок стального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13.1302.0318.228А (13.1302.0318.227А)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13.1302.0318.229А (13.1302.0318.227А)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13.1302.0318.231А (13.1302.0318.230А)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13.1302.0318.232 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0323. Стержневой участок чугунного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13.1302.0323.233А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13.1302.0323.234А </w:t>
            </w:r>
            <w:r w:rsidRPr="003C6AB0">
              <w:rPr>
                <w:sz w:val="16"/>
                <w:szCs w:val="16"/>
              </w:rPr>
              <w:lastRenderedPageBreak/>
              <w:t>(13.1302.0323.233А)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13.1302.0323.235А (13.1302.0323.233А)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13.1302.0323.236 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13.1302.0323.237 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0316. Формовочный участок стального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13.1302.0316.238А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13.1302.0316.239А (13.1302.0316.238А)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13.1302.0316.240А (13.1302.0316.238А)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13.1302.0316.241 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0322. Формовочный участок чугунного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13.1302.0322.242А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13.1302.0322.243А (13.1302.0322.242А)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1410. Окрасочно-малярный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13.1302.1410.245А (13.1302.1410.244А)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13.1302.1410.248А (13.1302.1410.247А)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13.1302.1410.250А (13.1302.1410.249А)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13.1302.1410.251А (13.1302.1410.249А)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1700. Управление заводами (производствами, </w:t>
            </w:r>
            <w:r w:rsidRPr="00063F8C">
              <w:rPr>
                <w:i/>
                <w:sz w:val="18"/>
                <w:szCs w:val="18"/>
              </w:rPr>
              <w:lastRenderedPageBreak/>
              <w:t>цехами)(директора,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13.1302.1700.252 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13.1302.1700.253 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13.1302.1700.254 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2401. Технические исполнители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13.1302.2401.255 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3101.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13.1302.3101.258А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13.1302.3101.259А (13.1302.3101.258А)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13.1302.3101.261 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13.1302.4200.263А (13.1302.4200.262А)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13.1302.4200.264А (13.1302.4200.262А)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13.1302.4200.265А (13.1302.4200.262А)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13.1302.4200.266А (13.1302.4200.262А)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13.1302.4200.267А (13.1302.4200.262А)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13.1302.4200.269А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13.1302.4200.270А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13.1302.4200.271А </w:t>
            </w:r>
            <w:r w:rsidRPr="003C6AB0">
              <w:rPr>
                <w:sz w:val="16"/>
                <w:szCs w:val="16"/>
              </w:rPr>
              <w:lastRenderedPageBreak/>
              <w:t>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13.1302.4200.272А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13.1302.4200.273А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13.1302.4200.274А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13.1302.4200.275А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13.1302.4200.276А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13.1302.4200.277А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13.1302.4200.278А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13.1302.4200.279А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13.1302.4200.280А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13.1302.4200.281А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13.1302.4200.282А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13.1302.4200.283А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13.1302.4200.284А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13.1302.4200.285А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13.1302.4200.286А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13.1302.4200.287А (13.1302.4200.268А)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13.1302.4200.289А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Слесарь-ремонтник </w:t>
            </w:r>
            <w:r>
              <w:rPr>
                <w:sz w:val="18"/>
                <w:szCs w:val="18"/>
              </w:rPr>
              <w:lastRenderedPageBreak/>
              <w:t>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13.1302.4200.290А (13.1302.4200.289А)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13.1302.4200.291А (13.1302.4200.289А)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(Плавильный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13.1302.4200.293А (13.1302.4200.292А)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(Плавильный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(Стержневой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13.1302.4200.295А (13.1302.4200.294А)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(Стержневой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13.1302.4200.296А (13.1302.4200.294А)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(Стержневой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(Обрубной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13.1302.4200.299А (13.1302.4200.298А)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13.1302.5200.301А (13.1302.5200.300А)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13.1302.5200.304А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13.1302.5200.305А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13.1302.5200.306А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13.1302.5200.307А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13.1302.5200.308А (13.1302.5200.303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13.1302.5200.309А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13.1302.5200.310А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13.1302.5200.311А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13.1302.5200.312А (13.1302.5200.303А)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13.1302.5200.314А (13.1302.5200.313А)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13.1302.5200.315А (13.1302.5200.313А)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</w:t>
            </w:r>
            <w:proofErr w:type="spellStart"/>
            <w:r>
              <w:rPr>
                <w:sz w:val="18"/>
                <w:szCs w:val="18"/>
              </w:rPr>
              <w:t>Пескосклад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13.1302.5200.318А (13.1302.5200.317А)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</w:t>
            </w:r>
            <w:proofErr w:type="spellStart"/>
            <w:r>
              <w:rPr>
                <w:sz w:val="18"/>
                <w:szCs w:val="18"/>
              </w:rPr>
              <w:t>Пескосклад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(Обрубочный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13.1302.5200.320А (13.1302.5200.319А)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(Обрубочный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13.1302.5200.321А (13.1302.5200.319А)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(Обрубочный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13.1302.5200.322А (13.1302.5200.319А)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(Обрубочный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Электромонтер по ремонту и обслуживанию электрооборудования </w:t>
            </w:r>
            <w:r>
              <w:rPr>
                <w:sz w:val="18"/>
                <w:szCs w:val="18"/>
              </w:rPr>
              <w:lastRenderedPageBreak/>
              <w:t>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13.1302.5200.324А (13.1302.5200.323А)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13.1302.5200.325А (13.1302.5200.323А)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(Формовочный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13.1302.5200.327А (13.1302.5200.326А)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13.1302.5200.328А (13.1302.5200.326А)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13.1302.5200.329А (13.1302.5200.326А)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(Ремонт кранов)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(Плавильный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13.1302.5200.331А (13.1302.5200.330А)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(Плавильный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13.1302.5200.332А (13.1302.5200.330А)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(Плавильный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(линия АФЛ)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13.1302.5200.334А (13.1302.5200.333А)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(линия АФЛ)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13.1302.5200.335 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 (Стержневой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13.1302.5219.338А (13.1302.5219.337А)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 (Цех)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13.1302.5219.341А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13.1302.5219.342А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13.1302.5219.343А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13.1302.5219.344А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13.1302.5219.345А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13.1302.5219.346А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13.1302.5219.347А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13.1302.5219.348А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13.1302.5219.349А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13.1302.5219.350А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13.1302.5219.351А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13.1302.5219.352А (13.1302.5219.340А)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7954. Бюро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13.1302.7954.353 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13.1302.7954.354 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13.1302.7954.355 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13.1303. Цех точного и цветного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0208. </w:t>
            </w:r>
            <w:proofErr w:type="spellStart"/>
            <w:r w:rsidRPr="00063F8C">
              <w:rPr>
                <w:i/>
                <w:sz w:val="18"/>
                <w:szCs w:val="18"/>
              </w:rPr>
              <w:t>Плавильно-заливочный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участок алюминиевого и </w:t>
            </w:r>
            <w:proofErr w:type="spellStart"/>
            <w:r w:rsidRPr="00063F8C">
              <w:rPr>
                <w:i/>
                <w:sz w:val="18"/>
                <w:szCs w:val="18"/>
              </w:rPr>
              <w:t>спц.видов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13.1303.0208.03А (13.1303.0208.02А)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13.1303.0208.04А (13.1303.0208.02А)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13.1303.0208.05А (13.1303.0208.02А)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13.1303.0208.07А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13.1303.0208.08А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13.1303.0208.09А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13.1303.0208.10А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13.1303.0208.11А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13.1303.0208.12А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13.1303.0208.13А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13.1303.0208.14А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13.1303.0208.15А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13.1303.0208.16А </w:t>
            </w:r>
            <w:r w:rsidRPr="003C6AB0">
              <w:rPr>
                <w:sz w:val="16"/>
                <w:szCs w:val="16"/>
              </w:rPr>
              <w:lastRenderedPageBreak/>
              <w:t>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13.1303.0208.17А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13.1303.0208.18А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13.1303.0208.19А (13.1303.0208.06А)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13.1303.0208.21А (13.1303.0208.20А)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13.1303.0208.22А (13.1303.0208.20А)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металлов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13.1303.0208.25А (13.1303.0208.24А)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металлов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13.1303.0208.26А (13.1303.0208.24А)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металлов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на машинах для литья под давлением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13.1303.0208.28А (13.1303.0208.27А)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на машинах для литья под давлением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13.1303.0208.30А (13.1303.0208.29А)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электрогидравлической очистки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Пирометрист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13.1303.0208.33А (13.1303.0208.32А)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Пирометрист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13.1303.0208.34А (13.1303.0208.32А)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Пирометрист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13.1303.0208.36А (13.1303.0208.35А)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13.1303.0208.37А (13.1303.0208.35А)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13.1303.0208.38А (13.1303.0208.35А)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13.1303.0208.39А (13.1303.0208.35А)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13.1303.0208.40 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0243. </w:t>
            </w:r>
            <w:proofErr w:type="spellStart"/>
            <w:r w:rsidRPr="00063F8C">
              <w:rPr>
                <w:i/>
                <w:sz w:val="18"/>
                <w:szCs w:val="18"/>
              </w:rPr>
              <w:t>Плавильно-заливочный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участок точного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13.1303.0243.42А (13.1303.0243.41А)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13.1303.0243.43А (13.1303.0243.41А)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13.1303.0243.44А (13.1303.0243.41А)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13.1303.0243.45А (13.1303.0243.41А)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13.1303.0243.46А (13.1303.0243.41А)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Заливщик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лома и отходов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вакуумного, центробежно-вакуумного и центробежного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13.1303.0243.50А (13.1303.0243.49А)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13.1303.0243.51 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0244. Участок обрубной и термообработки точного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13.1303.0244.53А (13.1303.0244.52А)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13.1303.0244.56А (13.1303.0244.55А)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13.1303.0244.57А (13.1303.0244.55А)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13.1303.0244.58А (13.1303.0244.55А)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13.1303.0244.59А (13.1303.0244.55А)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13.1303.0244.60А (13.1303.0244.55А)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13.1303.0244.62А (13.1303.0244.61А)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13.1303.0244.63А (13.1303.0244.61А)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13.1303.0244.64А (13.1303.0244.61А)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13.1303.0244.65А (13.1303.0244.61А)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Травильщик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13.1303.0244.69А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13.1303.0244.70А (13.1303.0244.69А)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13.1303.0244.71А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13.1303.0244.72А (13.1303.0244.71А)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0245. Участок обрубной и термообработки алюминиевого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на герметичность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13.1303.0245.77А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13.1303.0245.78А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13.1303.0245.79А (13.1303.0245.76А)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13.1303.0245.80А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13.1303.0245.81А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13.1303.0245.82А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13.1303.0245.83А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13.1303.0245.84А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13.1303.0245.85А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13.1303.0245.86А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13.1303.0245.87А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13.1303.0245.88А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13.1303.0245.89А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13.1303.0245.90А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13.1303.0245.91А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13.1303.0245.92А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13.1303.0245.93А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13.1303.0245.94А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13.1303.0245.95А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13.1303.0245.96А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13.1303.0245.97А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13.1303.0245.98А (13.1303.0245.76А)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13.1303.0245.101А (13.1303.0245.100А)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13.1303.0245.105А (13.1303.0245.104А)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13.1303.0245.107А (13.1303.0245.106А)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13.1303.0245.108А (13.1303.0245.106А)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13.1303.0245.109А (13.1303.0245.106А)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0302. Модельно-опочный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13.1303.0302.113А (13.1303.0302.112А)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13.1303.0302.114А (13.1303.0302.112А)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13.1303.0302.115А (13.1303.0302.112А)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13.1303.0302.116А (13.1303.0302.112А)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13.1303.0302.117 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0303. Модельно-формовочный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13.1303.0303.118А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13.1303.0303.119А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13.1303.0303.120А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13.1303.0303.121А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13.1303.0303.122А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13.1303.0303.123А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13.1303.0303.124А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13.1303.0303.125А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13.1303.0303.126А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13.1303.0303.127А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13.1303.0303.128А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13.1303.0303.129А (13.1303.0303.118А)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выплавляемых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13.1303.0303.133А (13.1303.0303.132А)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13.1303.0303.134А (13.1303.0303.132А)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13.1303.0303.135А (13.1303.0303.132А)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13.1303.0303.136А (13.1303.0303.132А)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по выплавляемым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0305. </w:t>
            </w:r>
            <w:proofErr w:type="spellStart"/>
            <w:r w:rsidRPr="00063F8C">
              <w:rPr>
                <w:i/>
                <w:sz w:val="18"/>
                <w:szCs w:val="18"/>
              </w:rPr>
              <w:t>Формовочно-стержневой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13.1303.0305.138А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13.1303.0305.139А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13.1303.0305.140А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13.1303.0305.141А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13.1303.0305.142А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13.1303.0305.143А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13.1303.0305.144А (13.1303.0305.137А)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каркасов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13.1303.0305.146А (13.1303.0305.145А)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каркасов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13.1303.0305.151А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13.1303.0305.152А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13.1303.0305.153А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13.1303.0305.154А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13.1303.0305.155А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13.1303.0305.156А </w:t>
            </w:r>
            <w:r w:rsidRPr="003C6AB0">
              <w:rPr>
                <w:sz w:val="16"/>
                <w:szCs w:val="16"/>
              </w:rPr>
              <w:lastRenderedPageBreak/>
              <w:t>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Стерженщик машинной </w:t>
            </w:r>
            <w:r>
              <w:rPr>
                <w:sz w:val="18"/>
                <w:szCs w:val="18"/>
              </w:rPr>
              <w:lastRenderedPageBreak/>
              <w:t>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13.1303.0305.157А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13.1303.0305.158А (13.1303.0305.150А)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13.1303.0305.159А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13.1303.0305.160А (13.1303.0305.159А)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13.1303.0305.161А (13.1303.0305.159А)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13.1303.0305.162А (13.1303.0305.159А)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13.1303.0305.163А (13.1303.0305.159А)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13.1303.0305.164А (13.1303.0305.159А)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13.1303.0305.166А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13.1303.0305.167А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13.1303.0305.168А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13.1303.0305.169А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13.1303.0305.170А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13.1303.0305.171А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13.1303.0305.172А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13.1303.0305.173А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13.1303.0305.174А </w:t>
            </w:r>
            <w:r w:rsidRPr="003C6AB0">
              <w:rPr>
                <w:sz w:val="16"/>
                <w:szCs w:val="16"/>
              </w:rPr>
              <w:lastRenderedPageBreak/>
              <w:t>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13.1303.0305.175А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13.1303.0305.176А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13.1303.0305.177А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13.1303.0305.178А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13.1303.0305.179А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13.1303.0305.180А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13.1303.0305.181А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13.1303.0305.182А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13.1303.0305.183А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13.1303.0305.184А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13.1303.0305.185А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13.1303.0305.186А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13.1303.0305.187А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13.1303.0305.188А (13.1303.0305.165А)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13.1303.0305.189А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13.1303.0305.190А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13.1303.0305.191А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13.1303.0305.192А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13.1303.0305.193А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13.1303.0305.194А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13.1303.0305.195А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13.1303.0305.196А (13.1303.0305.189А)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стержней, форм и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13.1303.0305.198А (13.1303.0305.197А)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13.1303.0305.199А (13.1303.0305.197А)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13.1303.0305.200А (13.1303.0305.197А)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13.1303.0305.201А (13.1303.0305.197А)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13.1303.0305.202А (13.1303.0305.197А)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машинной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13.1303.4200.204А (13.1303.4200.203А)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13.1303.4200.205А (13.1303.4200.203А)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13.1303.4200.207А (13.1303.4200.206А)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13.1303.4200.208А (13.1303.4200.206А)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13.1303.4200.209А (13.1303.4200.206А)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13.1303.4200.210А (13.1303.4200.206А)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13.1303.4200.212А (13.1303.4200.211А)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13.1303.4200.215А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13.1303.4200.216А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13.1303.4200.217А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13.1303.4200.218А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13.1303.4200.219А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13.1303.4200.220А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13.1303.4200.221А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13.1303.4200.222А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13.1303.4200.223А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13.1303.4200.224А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13.1303.4200.225А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13.1303.4200.226А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13.1303.4200.227А (13.1303.4200.214А)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13.1303.4200.229А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13.1303.4200.230А (13.1303.4200.229А)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холодильных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13.1303.5200.233А (13.1303.5200.232А)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холодильных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13.1303.5200.235А (13.1303.5200.234А)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13.1303.5200.236А (13.1303.5200.234А)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13.1303.5200.238А (13.1303.5200.237А)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13.1303.5200.240А (13.1303.5200.239А)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Пультовщик</w:t>
            </w:r>
            <w:proofErr w:type="spellEnd"/>
            <w:r>
              <w:rPr>
                <w:sz w:val="18"/>
                <w:szCs w:val="18"/>
              </w:rPr>
              <w:t xml:space="preserve"> электроплавильной 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13.1303.5200.243А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13.1303.5200.244А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13.1303.5200.245А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13.1303.5200.246А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13.1303.5200.247А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13.1303.5200.248А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13.1303.5200.249А (13.1303.5200.242А)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13.1303.5200.251А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13.1303.5200.252А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13.1303.5200.253А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13.1303.5200.254А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13.1303.5200.255А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13.1303.5200.256А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13.1303.5200.257А (13.1303.5200.250А)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13.1303.5200.259А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13.1303.5200.260А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13.1303.5200.261А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13.1303.5200.262А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13.1303.5200.263А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13.1303.5200.264А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13.1303.5200.265А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13.1303.5200.266А </w:t>
            </w:r>
            <w:r w:rsidRPr="003C6AB0">
              <w:rPr>
                <w:sz w:val="16"/>
                <w:szCs w:val="16"/>
              </w:rPr>
              <w:lastRenderedPageBreak/>
              <w:t>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13.1303.5200.267А (13.1303.5200.259А)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13.1303.5200.269А (13.1303.5200.268А)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13.1303.5200.270А (13.1303.5200.268А)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13.1303.5200.271А (13.1303.5200.268А)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13.1303.5200.272А (13.1303.5200.268А)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13.1303.5200.275А (13.1303.5200.274А)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13.1303.5200.276 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13.1303.5219.279А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13.1303.5219.280А (13.1303.5219.279А)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13.1303.5219.281А (13.1303.5219.279А)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13.1303.5219.282А (13.1303.5219.279А)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13.1303.5219.284А (13.1303.5219.283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13.1303.5219.285А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13.1303.5219.286А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13.1303.5219.287А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13.1303.5219.288А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13.1303.5219.289А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13.1303.5219.290А (13.1303.5219.283А)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 (точного литья)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 (цветного литья)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13.1303.1700.295А (13.1303.1700.294А)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13.1303.1700.296А (13.1303.1700.294А)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13.1303.1700.297А (13.1303.1700.294А)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13.1303.1700.298 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2401. Технические исполнители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13.1303.2401.299 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19.1304. ЦОЛ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0206. Участок мелкого стального, цветного и точного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на герметичность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19.1304.0206.04А </w:t>
            </w:r>
            <w:r w:rsidRPr="003C6AB0">
              <w:rPr>
                <w:sz w:val="16"/>
                <w:szCs w:val="16"/>
              </w:rPr>
              <w:lastRenderedPageBreak/>
              <w:t>(19.1304.0206.03А)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19.1304.0206.05А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19.1304.0206.06А (19.1304.0206.05А)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19.1304.0206.07А (19.1304.0206.05А)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19.1304.0206.09А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19.1304.0206.10А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19.1304.0206.11А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19.1304.0206.12А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19.1304.0206.13А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19.1304.0206.14А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19.1304.0206.15А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19.1304.0206.16А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19.1304.0206.17А (19.1304.0206.08А)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19.1304.0206.18 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0246. Участок крупного стального, чугунного и жароупорного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19.1304.0246.20А (19.1304.0246.19А)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Выбивальщик отливок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19.1304.0246.23А </w:t>
            </w:r>
            <w:r w:rsidRPr="003C6AB0">
              <w:rPr>
                <w:sz w:val="16"/>
                <w:szCs w:val="16"/>
              </w:rPr>
              <w:lastRenderedPageBreak/>
              <w:t>(19.1304.0246.22А)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Земледел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19.1304.0246.24 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19.1304.0246.27А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19.1304.0246.28А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19.1304.0246.29А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19.1304.0246.30А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19.1304.0246.31А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19.1304.0246.32А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19.1304.0246.33А (19.1304.0246.26А)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Обрубщик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19.1304.0246.35А (19.1304.0246.34А)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19.1304.0246.37А (19.1304.0246.36А)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19.1304.0246.38А (19.1304.0246.36А)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19.1304.0246.39А (19.1304.0246.36А)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Сталевар электропечи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Стерженщик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19.1304.0246.43А (19.1304.0246.42А)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19.1304.0246.44А (19.1304.0246.42А)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ручной формовки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Чистильщик металла, отливок, </w:t>
            </w:r>
            <w:r>
              <w:rPr>
                <w:sz w:val="18"/>
                <w:szCs w:val="18"/>
              </w:rPr>
              <w:lastRenderedPageBreak/>
              <w:t>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19.1304.0246.46 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Шихтовщик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19.1304.0246.47 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0300. Модельный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19.1304.0300.50А (19.1304.0300.49А)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19.1304.0300.51А (19.1304.0300.49А)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19.1304.0300.52А (19.1304.0300.49А)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19.1304.0300.53А (19.1304.0300.49А)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19.1304.0300.54А (19.1304.0300.49А)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деревообрабатывающего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19.1304.0300.56 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0505. Участок термообработки и кузнечных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19.1304.0505.57А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19.1304.0505.58А (19.1304.0505.57А)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19.1304.0505.59А (19.1304.0505.57А)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19.1304.0505.60А (19.1304.0505.57А)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цехами)( 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19.1304.1700.61 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19.1304.1700.62 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19.1304.1700.63 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5000. Участок механика-энергетика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19.1304.5000.66А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19.1304.5000.67А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19.1304.5000.68А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19.1304.5000.69А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19.1304.5000.70А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19.1304.5000.71А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19.1304.5000.72А (19.1304.5000.65А)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19.1304.5000.74А (19.1304.5000.73А)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19.1304.5000.75А (19.1304.5000.73А)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19.1304.5000.77А (19.1304.5000.76А)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19.1304.5000.79А (19.1304.5000.78А)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19.1304.5000.80А (19.1304.5000.78А)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19.1304.5000.81А (19.1304.5000.78А)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5219. Участок хозяйственного </w:t>
            </w:r>
            <w:r w:rsidRPr="00063F8C">
              <w:rPr>
                <w:i/>
                <w:sz w:val="18"/>
                <w:szCs w:val="18"/>
              </w:rPr>
              <w:lastRenderedPageBreak/>
              <w:t>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19.1304.5219.82А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19.1304.5219.83А (19.1304.5219.82А)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19.1304.5219.84А (19.1304.5219.82А)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0778. Участок пропиточной линии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19.1304.0778.85 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Бакелитчик</w:t>
            </w:r>
            <w:proofErr w:type="spellEnd"/>
            <w:r>
              <w:rPr>
                <w:sz w:val="18"/>
                <w:szCs w:val="18"/>
              </w:rPr>
              <w:t xml:space="preserve"> (пропитчик)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19.1304.0778.86 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19.1305. Цех подготовки производства ЛП ПДД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0123. Участок изготовления новой оснастки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19.1305.0123.02А (19.1305.0123.01А)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19.1305.0123.04А (19.1305.0123.03А)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пластмасс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19.1305.0123.07А (19.1305.0123.06А)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металлическим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19.1305.0123.09А (19.1305.0123.08А)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металлическим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19.1305.0123.10А (19.1305.0123.08А)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металлическим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19.1305.0123.11А (19.1305.0123.08А)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металлическим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19.1305.0123.12А (19.1305.0123.08А)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металлическим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19.1305.0123.14А </w:t>
            </w:r>
            <w:r w:rsidRPr="003C6AB0">
              <w:rPr>
                <w:sz w:val="16"/>
                <w:szCs w:val="16"/>
              </w:rPr>
              <w:lastRenderedPageBreak/>
              <w:t>(19.1305.0123.13А)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Наладчик станков и </w:t>
            </w:r>
            <w:r>
              <w:rPr>
                <w:sz w:val="18"/>
                <w:szCs w:val="18"/>
              </w:rPr>
              <w:lastRenderedPageBreak/>
              <w:t>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19.1305.0123.15А (19.1305.0123.13А)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19.1305.0123.20А (19.1305.0123.19А)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19.1305.0123.24А (19.1305.0123.23А)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19.1305.0123.25А (19.1305.0123.23А)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19.1305.0123.26А (19.1305.0123.23А)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19.1305.0123.29А (19.1305.0123.28А)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19.1305.0123.30А (19.1305.0123.28А)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19.1305.5219.31 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19.1305.5219.32 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19.1305.5219.33 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0301. Участок изготовления деревянных моделей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19.1305.0301.37А (19.1305.0301.36А)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19.1305.0301.38А (19.1305.0301.36А)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19.1305.0301.39А (19.1305.0301.36А)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по деревянным моделям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19.1305.0301.40 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19.1305.1700.41 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5000. Участок механика-энергетика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19.1305.5000.44А (19.1305.5000.43А)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19.1305.5000.47А (19.1305.5000.46А)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19.1904. СБ-9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19.1904.5200.01А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19.1904.5200.02А (19.1904.5200.01А)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19.1904.5200.03А (19.1904.5200.01А)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19.1904.5200.04А (19.1904.5200.01А)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1066. Участок конвейер, </w:t>
            </w:r>
            <w:proofErr w:type="spellStart"/>
            <w:r w:rsidRPr="00063F8C">
              <w:rPr>
                <w:i/>
                <w:sz w:val="18"/>
                <w:szCs w:val="18"/>
              </w:rPr>
              <w:t>доукомплектовки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сдачи готовой продукции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19.1904.1066.05А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19.1904.1066.06А (19.1904.1066.05А)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19.1907. Механосборочный цех - 4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1205. Участок сварки конструкций, слесарно-сборочных работ и цинковых штампов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Плавильщик металла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19.1907.1205.06А (19.1907.1205.05А)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19.1907.1205.07А (19.1907.1205.05А)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19.1907.1205.08А (19.1907.1205.05А)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19.1907.1205.09А (19.1907.1205.05А)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19.1907.1205.11А (19.1907.1205.10А)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19.1907.1205.12А (19.1907.1205.10А)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19.1907.1205.13А (19.1907.1205.10А)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19.1907.1205.17А (19.1907.1205.16А)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19.1907.1205.18 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1220. Участок механической обработки №1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Зубошлифовщик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19.1907.1220.21А (19.1907.1220.20А)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19.1907.1220.22А (19.1907.1220.20А)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Наладчик станков и манипуляторов с программным </w:t>
            </w:r>
            <w:r>
              <w:rPr>
                <w:sz w:val="18"/>
                <w:szCs w:val="18"/>
              </w:rPr>
              <w:lastRenderedPageBreak/>
              <w:t>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19.1907.1220.23 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19.1907.1220.25А (19.1907.1220.24А)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19.1907.1220.27А (19.1907.1220.26А)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19.1907.1220.28А (19.1907.1220.26А)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19.1907.1220.31А (19.1907.1220.30А)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19.1907.1220.33А (19.1907.1220.32А)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19.1907.1220.34А (19.1907.1220.32А)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19.1907.1220.36А (19.1907.1220.35А)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19.1907.1220.40А 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19.1907.1220.41А 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19.1907.1220.42А 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19.1907.1220.43А 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19.1907.1220.44А 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19.1907.1220.45А </w:t>
            </w:r>
            <w:r w:rsidRPr="003C6AB0">
              <w:rPr>
                <w:sz w:val="16"/>
                <w:szCs w:val="16"/>
              </w:rPr>
              <w:lastRenderedPageBreak/>
              <w:t>(19.1907.1220.39А)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19.1907.1220.46А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19.1907.1220.47А (19.1907.1220.46А)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19.1907.1220.48А (19.1907.1220.46А)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19.1907.1220.49А (19.1907.1220.46А)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19.1907.1220.50А (19.1907.1220.46А)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19.1907.1220.51А (19.1907.1220.46А)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19.1907.1220.53А (19.1907.1220.52А)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1221. Участок механической обработки №2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19.1907.1221.55А (19.1907.1221.54А)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Зубошлифовщик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19.1907.1221.62А (19.1907.1221.61А)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19.1907.1221.63А (19.1907.1221.61А)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19.1907.1221.64А (19.1907.1221.61А)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19.1907.1221.66А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19.1907.1221.67А (19.1907.1221.65А)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19.1907.1221.68А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19.1907.1221.69А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19.1907.1221.70А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19.1907.1221.71А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19.1907.1221.72А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19.1907.1221.73А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19.1907.1221.74А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19.1907.1221.75А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19.1907.1221.76А (19.1907.1221.65А)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19.1907.1221.79А (19.1907.1221.78А)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19.1907.1221.80А (19.1907.1221.78А)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19.1907.1221.81А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19.1907.1221.82А (19.1907.1221.81А)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19.1907.1221.83А (19.1907.1221.81А)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19.1907.1700.84 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19.1907.1700.85 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19.1907.1700.86 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19.1907.1700.87А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19.1907.1700.88А (19.1907.1700.87А)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19.1907.4200.91А (19.1907.4200.90А)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19.1907.4200.92А (19.1907.4200.90А)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19.1907.4200.93А (19.1907.4200.90А)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19.1907.4200.94А (19.1907.4200.90А)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19.1907.4200.95 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19.1907.5200.97А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19.1907.5200.98А (19.1907.5200.97А)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19.1907.5200.99А (19.1907.5200.97А)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19.1907.5200.100А (19.1907.5200.97А)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19.1907.5200.101А (19.1907.5200.97А)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19.1907.5200.102 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19.1907.8300.103 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19.1907.8300.104А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19.1907.8300.105А (19.1907.8300.104А)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19.1907.8300.106 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9862. Инструментальный </w:t>
            </w:r>
            <w:r w:rsidRPr="00063F8C">
              <w:rPr>
                <w:i/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19.1907.9862.107А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19.1907.9862.108А (19.1907.9862.107А)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19.1907.9862.110А (19.1907.9862.109А)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19.1907.9862.114А (19.1907.9862.113А)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19.1907.9862.115А (19.1907.9862.113А)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19.1907.9862.117А (19.1907.9862.116А)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19.1907.9862.118 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19.1909. Механосборочный цех - 3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1012. Участок обработки блока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19.1909.1012.01А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19.1909.1012.02А (19.1909.1012.01А)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19.1909.1012.03А (19.1909.1012.01А)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19.1909.1012.04 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19.1909.1012.05 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1072. Участок обработки головки блока и масляного насоса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зуборезных и </w:t>
            </w:r>
            <w:proofErr w:type="spellStart"/>
            <w:r>
              <w:rPr>
                <w:sz w:val="18"/>
                <w:szCs w:val="18"/>
              </w:rPr>
              <w:lastRenderedPageBreak/>
              <w:t>резьбофрезерных</w:t>
            </w:r>
            <w:proofErr w:type="spellEnd"/>
            <w:r>
              <w:rPr>
                <w:sz w:val="18"/>
                <w:szCs w:val="18"/>
              </w:rPr>
              <w:t xml:space="preserve">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19.1909.1072.10 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19.1909.1072.12А (19.1909.1072.11А)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19.1909.1072.13А (19.1909.1072.11А)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19.1909.1072.14А (19.1909.1072.11А)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19.1909.1072.17А (19.1909.1072.16А)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19.1909.1072.21 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1073. Участок обработки </w:t>
            </w:r>
            <w:proofErr w:type="spellStart"/>
            <w:r w:rsidRPr="00063F8C">
              <w:rPr>
                <w:i/>
                <w:sz w:val="18"/>
                <w:szCs w:val="18"/>
              </w:rPr>
              <w:t>коленвала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шатуна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19.1909.1073.38 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19.1909.1073.39 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1084. Участок деталей тракторных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19.1909.1084.41А (19.1909.1084.40А)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19.1909.1084.42А (19.1909.1084.40А)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19.1909.1084.43А (19.1909.1084.40А)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19.1909.1084.45 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1092. Участок ремонта и восстановления тракторных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19.1909.1092.46 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Сменный 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19.1909.1092.47 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1234. Механосборочный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19.1909.1234.49А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19.1909.1234.50А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19.1909.1234.51А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19.1909.1234.52А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19.1909.1234.53А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19.1909.1234.54А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19.1909.1234.55А (19.1909.1234.48А)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19.1909.1234.57А (19.1909.1234.56А)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19.1909.1234.58 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19.1909.1234.59 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1303. Участок сборочных конвейеров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19.1909.1303.61А (19.1909.1303.60А)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19.1909.1303.64А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19.1909.1303.65А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19.1909.1303.66А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19.1909.1303.67А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19.1909.1303.68А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19.1909.1303.69А (19.1909.1303.63А)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</w:t>
            </w:r>
            <w:proofErr w:type="spellStart"/>
            <w:r w:rsidRPr="00063F8C">
              <w:rPr>
                <w:i/>
                <w:sz w:val="18"/>
                <w:szCs w:val="18"/>
              </w:rPr>
              <w:t>производствами,цехами</w:t>
            </w:r>
            <w:proofErr w:type="spellEnd"/>
            <w:r w:rsidRPr="00063F8C">
              <w:rPr>
                <w:i/>
                <w:sz w:val="18"/>
                <w:szCs w:val="18"/>
              </w:rPr>
              <w:t>) 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19.1909.1700.72А (19.1909.1700.71А)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19.1909.1700.74А (19.1909.1700.73А)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19.1909.1700.75А (19.1909.1700.73А)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19.1909.1700.76 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3700. Ремонтно-</w:t>
            </w:r>
            <w:r w:rsidRPr="00063F8C">
              <w:rPr>
                <w:i/>
                <w:sz w:val="18"/>
                <w:szCs w:val="18"/>
              </w:rPr>
              <w:lastRenderedPageBreak/>
              <w:t>инструментальный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19.1909.3700.77 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19.1909.3700.78А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19.1909.3700.79А (19.1909.3700.78А)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19.1909.3700.80А (19.1909.3700.78А)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19.1909.3700.81 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19.1909.3700.82 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3814. Участок инструментального 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19.1909.3814.84А (19.1909.3814.83А)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19.1909.3814.85А (19.1909.3814.83А)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19.1909.3814.86А (19.1909.3814.83А)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19.1909.3814.87А (19.1909.3814.83А)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19.1909.3814.92А (19.1909.3814.91А)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19.1909.3814.94А (19.1909.3814.93А)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19.1909.3814.95 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19.1909.4200.97А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19.1909.4200.98А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19.1909.4200.99А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19.1909.4200.100А (19.1909.4200.97А)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19.1909.4200.101А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19.1909.4200.102А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19.1909.4200.103А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19.1909.4200.104А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19.1909.4200.105А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19.1909.4200.106А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19.1909.4200.107А (19.1909.4200.97А)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19.1909.4200.109А (19.1909.4200.108А)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19.1909.4200.111 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19.1909.5200.112 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19.1909.5200.113А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19.1909.5200.114А (19.1909.5200.113А)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19.1909.5200.115 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19.1909.8300.116 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19.1909.8300.117 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19.1909.8300.118 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19.1910. Цех испытания двигателей и пусковых моторов (</w:t>
            </w:r>
            <w:proofErr w:type="spellStart"/>
            <w:r w:rsidRPr="00063F8C">
              <w:rPr>
                <w:b/>
                <w:sz w:val="18"/>
                <w:szCs w:val="18"/>
              </w:rPr>
              <w:t>ЦИДиПМ</w:t>
            </w:r>
            <w:proofErr w:type="spellEnd"/>
            <w:r w:rsidRPr="00063F8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0500. Участок термообработки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19.1910.0500.01 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19.1910.0500.02А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19.1910.0500.03А (19.1910.0500.02А)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1074. Участок механический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19.1910.1074.05А (19.1910.1074.04А)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19.1910.1074.06А (19.1910.1074.04А)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19.1910.1074.07А (19.1910.1074.04А)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19.1910.1074.08А (19.1910.1074.04А)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19.1910.1074.10А (19.1910.1074.09А)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19.1910.1074.11А (19.1910.1074.09А)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19.1910.1074.17А (19.1910.1074.16А)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19.1910.1074.18 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1200. Участок механосборочный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19.1910.1200.20А (19.1910.1200.19А)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19.1910.1200.22А (19.1910.1200.21А)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автоматических линий </w:t>
            </w:r>
            <w:r>
              <w:rPr>
                <w:sz w:val="18"/>
                <w:szCs w:val="18"/>
              </w:rPr>
              <w:lastRenderedPageBreak/>
              <w:t>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19.1910.1200.24 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зуборезных и </w:t>
            </w:r>
            <w:proofErr w:type="spellStart"/>
            <w:r>
              <w:rPr>
                <w:sz w:val="18"/>
                <w:szCs w:val="18"/>
              </w:rPr>
              <w:t>резьбофрезерных</w:t>
            </w:r>
            <w:proofErr w:type="spellEnd"/>
            <w:r>
              <w:rPr>
                <w:sz w:val="18"/>
                <w:szCs w:val="18"/>
              </w:rPr>
              <w:t xml:space="preserve">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19.1910.1200.28А (19.1910.1200.27А)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19.1910.1200.29А (19.1910.1200.27А)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19.1910.1200.30А (19.1910.1200.27А)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19.1910.1200.31А (19.1910.1200.27А)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19.1910.1200.32А (19.1910.1200.27А)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19.1910.1200.34А (19.1910.1200.33А)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19.1910.1200.38А (19.1910.1200.37А)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19.1910.1200.39А (19.1910.1200.37А)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19.1910.1700.40 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19.1910.1700.41 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19.1910.1700.42 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19.1910.1700.43 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3700. Ремонтно-инструментальный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19.1910.3700.44 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19.1910.3700.45А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19.1910.3700.46А (19.1910.3700.45А)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19.1910.3700.47 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3814. Участок инструментального 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19.1910.3814.49А (19.1910.3814.48А)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19.1910.3814.50А (19.1910.3814.48А)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19.1910.3814.51А (19.1910.3814.48А)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19.1910.3814.53 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19.1910.4200.56А (19.1910.4200.55А)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19.1910.4200.58А (19.1910.4200.57А)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19.1910.4200.59А (19.1910.4200.57А)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19.1910.4200.62 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19.1910.5200.64А (19.1910.5200.63А)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19.1910.5200.67А (19.1910.5200.66А)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19.1910.5200.68А (19.1910.5200.66А)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19.1910.5200.69А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19.1910.5200.70А (19.1910.5200.69А)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19.1910.5200.71 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19.1910.8300.72 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9202. Участок испытания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19.1910.9202.75А (19.1910.9202.74А)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19.1910.9202.79А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19.1910.9202.80А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19.1910.9202.81А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19.1910.9202.82А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19.1910.9202.83А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19.1910.9202.84А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19.1910.9202.85А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19.1910.9202.86А (19.1910.9202.78А)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19.1913. Управление главного металлурга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0237. Технологическое бюро автоматизированного проектирования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19.1913.0237.01 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19.1913.0237.02 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19.1913.0237.03 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19.1913.1600.04 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4131. Технологическое бюро опытного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19.1913.4131.09А (19.1913.4131.08А)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19.1913.4131.10 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технолог (ПДД по 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7534. Модельно-конструкторское бюро (точного и цветного литья)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19.1913.7534.13А (19.1913.7534.12А)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19.1913.7534.15А (19.1913.7534.14А)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19.1913.7534.16 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7775. Бюро термической обработки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19.1913.7775.23 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7782. Бюро материаловедения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19.1913.7782.27 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19.1913.7782.31 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7783. Группа техдокументации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19.1913.7783.32 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8222. Технологическое бюро точного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19.1913.8222.37А (19.1913.8222.36А)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19.1913.8222.39 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8223. Технологическое бюро цветного литья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19.1913.8223.41А (19.1913.8223.40А)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19.1913.8223.45А (19.1913.8223.44А)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19.1913.8223.47 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19.1915. Конструкторско-технологический центр по двигателестроению (КТЦ)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центра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3068. Группа по сопровождению </w:t>
            </w:r>
            <w:proofErr w:type="spellStart"/>
            <w:r w:rsidRPr="00063F8C">
              <w:rPr>
                <w:i/>
                <w:sz w:val="18"/>
                <w:szCs w:val="18"/>
              </w:rPr>
              <w:t>госконтрактов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19.1915.3068.02 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3069. Группа по работе с некоммерческими организациями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19.1915.3069.03 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6401. Отдел систем питания воздухом, агрегатов наддува и теплообменников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19.1915.6401.04 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19.1915.6401.05 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19.1915.6401.06 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19.1915.6401.07 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19.1915.6401.08 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6402. Общетехнический сектор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19.1915.6402.15 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6403. Отдел эксплуатационной документации и сопровождения объектовых испытаний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19.1915.6403.16А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19.1915.6403.17А (19.1915.6403.16А)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19.1915.6403.18 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6404. Отдел компоновок и конструктивного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19.1915.6404.19А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19.1915.6404.20А (19.1915.6404.19А)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19.1915.6404.21 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19.1915.6404.22 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9405. Отдел корпусных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19.1915.9405.23А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19.1915.9405.24А (19.1915.9405.23А)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19.1915.9405.25 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19.1915.9405.26 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6406. Отдел механизмов передач и газораспределения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19.1915.6406.27 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19.1915.6406.28А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19.1915.6406.29А (19.1915.6406.28А)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19.1915.6406.30А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19.1915.6406.31А (19.1915.6406.30А)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6407. Отдел кривошипно-шатунных механизмов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19.1915.6407.32 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19.1915.6407.33 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19.1915.6407.34 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6408. Отдел топливной аппаратуры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19.1915.6408.36А (19.1915.6408.35А)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19.1915.6408.38А (19.1915.6408.37А)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19.1915.6408.44 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6409. Отдел систем охлаждения и смазки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19.1915.6409.45А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19.1915.6409.46А (19.1915.6409.45А)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19.1915.6409.47А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19.1915.6409.48А (19.1915.6409.47А)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19.1915.6409.49 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6410. Отдел электрических компонентов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19.1915.6410.50 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19.1915.6410.51 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6411. Отдел расчетов систем и рабочего процесса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19.1915.6411.52 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19.1915.6411.53А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19.1915.6411.54А (19.1915.6411.53А)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6412. Служба стендовых испытаний и исследований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19.1915.6412.55 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6413. Отдел испытаний двигателей типа 2В и В2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19.1915.6413.57А (19.1915.6413.56А)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19.1915.6413.58А (19.1915.6413.56А)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19.1915.6413.59А (19.1915.6413.56А)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наладке и испытаниям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наладке и испытаниям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наладке и испытаниям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19.1915.6413.66А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19.1915.6413.67А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19.1915.6413.68А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19.1915.6413.69А </w:t>
            </w:r>
            <w:r w:rsidRPr="003C6AB0">
              <w:rPr>
                <w:sz w:val="16"/>
                <w:szCs w:val="16"/>
              </w:rPr>
              <w:lastRenderedPageBreak/>
              <w:t>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19.1915.6413.70А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19.1915.6413.71А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19.1915.6413.72А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19.1915.6413.73А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19.1915.6413.74А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19.1915.6413.75А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19.1915.6413.76А (19.1915.6413.65А)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19.1915.6413.77 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6414. Отдел исследовательских испытаний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19.1915.6414.78 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19.1915.6414.79А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19.1915.6414.80А (19.1915.6414.79А)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6415. Отдел измерений и подготовки испытаний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наладке и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19.1915.6415.83А (19.1915.6415.82А)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19.1915.6415.87А (19.1915.6415.86А)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6418. Сектор </w:t>
            </w:r>
            <w:proofErr w:type="spellStart"/>
            <w:r w:rsidRPr="00063F8C">
              <w:rPr>
                <w:i/>
                <w:sz w:val="18"/>
                <w:szCs w:val="18"/>
              </w:rPr>
              <w:t>спецпроизводства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19.1915.6418.88 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6420. Технологическое бюро </w:t>
            </w:r>
            <w:proofErr w:type="spellStart"/>
            <w:r w:rsidRPr="00063F8C">
              <w:rPr>
                <w:i/>
                <w:sz w:val="18"/>
                <w:szCs w:val="18"/>
              </w:rPr>
              <w:t>спецпроизводства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19.1915.6420.91А (19.1915.6420.90А)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19.1915.6420.92А (19.1915.6420.90А)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6421. Технологическое бюро сборки и испытаний двигателя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19.1915.6421.96А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19.1915.6421.97А (19.1915.6421.96А)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19.1915.6421.98А (19.1915.6421.96А)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19.1915.6421.99 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6422. Технологическое бюро топливной аппаратуры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19.1915.6422.100 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19.1915.6422.101 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19.1915.6422.102 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6423. Технологическое бюро перспективного производства и программирования станков с ЧПУ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19.1915.6423.104А (19.1915.6423.103А)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19.1915.6423.105А (19.1915.6423.103А)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19.1915.6423.106А (19.1915.6423.103А)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19.1915.6423.108А (19.1915.6423.107А)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19.1915.6423.109А </w:t>
            </w:r>
            <w:r w:rsidRPr="003C6AB0">
              <w:rPr>
                <w:sz w:val="16"/>
                <w:szCs w:val="16"/>
              </w:rPr>
              <w:lastRenderedPageBreak/>
              <w:t>(19.1915.6423.107А)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19.1915.6423.110А (19.1915.6423.107А)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19.1915.6423.112 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7764. Головное специализированное конструкторское бюро по двигателям "</w:t>
            </w:r>
            <w:proofErr w:type="spellStart"/>
            <w:r w:rsidRPr="00063F8C">
              <w:rPr>
                <w:i/>
                <w:sz w:val="18"/>
                <w:szCs w:val="18"/>
              </w:rPr>
              <w:t>Трансдизель</w:t>
            </w:r>
            <w:proofErr w:type="spellEnd"/>
            <w:r w:rsidRPr="00063F8C">
              <w:rPr>
                <w:i/>
                <w:sz w:val="18"/>
                <w:szCs w:val="18"/>
              </w:rPr>
              <w:t>"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направления по высокофорсированным двигателям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направления по двигателям типа 2В-06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направления по двигателям типа 2В-12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 направления по двигателям типа В2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конструктора по конструкторским проектам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19.1915.7764.118 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ГСКБД - Главный конструктор по двигателям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7779. Бюро научно-исследовательских и опытно-конструкторских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19.1915.7779.119А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19.1915.7779.120А (19.1915.7779.119А)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19.1915.7779.121А (19.1915.7779.119А)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19.1915.7779.122 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7784. Технологический отдел сопровождения и подготовки производства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19.1915.7784.123 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- Главный технолог по двигателям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7785. Управление по </w:t>
            </w:r>
            <w:r w:rsidRPr="00063F8C">
              <w:rPr>
                <w:i/>
                <w:sz w:val="18"/>
                <w:szCs w:val="18"/>
              </w:rPr>
              <w:lastRenderedPageBreak/>
              <w:t>техническому развитию и работе со сторонними организациями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19.1915.7785.124 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8182. Общетехническая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19.1915.8182.125А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19.1915.8182.126А (19.1915.8182.125А)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9897. Группа инвестиций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19.1915.9897.127 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30.3006. Цех теплоснабжения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30.3006.1600.01А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30.3006.1600.02А (30.3006.1600.01А)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30.3006.1600.03А (30.3006.1600.01А)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30.3006.1600.04А (30.3006.1600.01А)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30.3006.1600.05 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30.3006.5200.08А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30.3006.5200.09А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30.3006.5200.10А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30.3006.5200.11А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30.3006.5200.12А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30.3006.5200.13А (30.3006.5200.07А)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30.3006.5200.14 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5207. Участок природного и искусственных газов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воздухоразделения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30.3006.5207.16А (30.3006.5207.15А)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воздухоразделения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30.3006.5207.17А (30.3006.5207.15А)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воздухоразделения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30.3006.5207.18А (30.3006.5207.15А)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воздухоразделения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30.3006.5207.19А (30.3006.5207.15А)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воздухоразделения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испарения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30.3006.5207.21А (30.3006.5207.20А)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испарения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30.3006.5207.22А (30.3006.5207.20А)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испарения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30.3006.5207.23А (30.3006.5207.20А)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испарения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30.3006.5207.24А (30.3006.5207.20А)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испарения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Наполнитель баллонов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газораспределительной станции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30.3006.5207.27А (30.3006.5207.26А)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газораспределительной станции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30.3006.5207.28А (30.3006.5207.26А)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газораспределительной станции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30.3006.5207.29А (30.3006.5207.26А)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газораспределительной станции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30.3006.5207.31А 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30.3006.5207.32А </w:t>
            </w:r>
            <w:r w:rsidRPr="003C6AB0">
              <w:rPr>
                <w:sz w:val="16"/>
                <w:szCs w:val="16"/>
              </w:rPr>
              <w:lastRenderedPageBreak/>
              <w:t>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Слесарь по эксплуатации и </w:t>
            </w:r>
            <w:r>
              <w:rPr>
                <w:sz w:val="18"/>
                <w:szCs w:val="18"/>
              </w:rPr>
              <w:lastRenderedPageBreak/>
              <w:t>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30.3006.5207.33А 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30.3006.5207.34А 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30.3006.5207.35А 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30.3006.5207.36А (30.3006.5207.30А)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30.3006.5207.39А (30.3006.5207.38А)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30.3006.5207.40 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5212. Участок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30.3006.5212.42А (30.3006.5212.41А)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30.3006.5212.43А (30.3006.5212.41А)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30.3006.5212.44А (30.3006.5212.41А)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30.3006.5212.45А (30.3006.5212.41А)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30.3006.5212.46А (30.3006.5212.41А)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30.3006.5212.49А (30.3006.5212.48А)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30.3006.5212.50А (30.3006.5212.48А)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30.3006.5212.51А (30.3006.5212.48А)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оборудования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30.3006.5212.53А (30.3006.5212.52А)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оборудования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30.3006.5212.54А (30.3006.5212.52А)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оборудования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30.3006.5212.55А (30.3006.5212.52А)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оборудования тепловых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30.3006.5212.56 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5218.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30.3006.5218.58А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30.3006.5218.59А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30.3006.5218.60А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30.3006.5218.61А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30.3006.5218.62А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30.3006.5218.63А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30.3006.5218.64А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30.3006.5218.65А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30.3006.5218.66А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30.3006.5218.67А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30.3006.5218.68А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30.3006.5218.69А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30.3006.5218.70А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30.3006.5218.71А (30.3006.5218.57А)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Аппаратчик </w:t>
            </w:r>
            <w:proofErr w:type="spellStart"/>
            <w:r>
              <w:rPr>
                <w:sz w:val="18"/>
                <w:szCs w:val="18"/>
              </w:rPr>
              <w:t>химводоочистки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30.3006.5218.73А (30.3006.5218.72А)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30.3006.5218.74А (30.3006.5218.72А)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30.3006.5218.75А (30.3006.5218.72А)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30.3006.5218.76А (30.3006.5218.72А)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30.3006.5218.79А (30.3006.5218.78А)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30.3006.5218.80А (30.3006.5218.78А)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30.3006.5218.81 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5221. Котельный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получения углекислоты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30.3006.5221.83А (30.3006.5221.82А)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получения углекислоты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30.3006.5221.84А (30.3006.5221.82А)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получения углекислоты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30.3006.5221.85А (30.3006.5221.82А)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получения углекислоты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30.3006.5221.86А (30.3006.5221.82А)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получения углекислоты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30.3006.5221.89А (30.3006.5221.88А)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30.3006.5221.90А (30.3006.5221.88А)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30.3006.5221.92А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30.3006.5221.93А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30.3006.5221.94А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30.3006.5221.95А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30.3006.5221.96А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30.3006.5221.97А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30.3006.5221.98А (30.3006.5221.91А)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Наполнитель баллонов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30.3006.5221.102А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30.3006.5221.103А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30.3006.5221.104А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30.3006.5221.105А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30.3006.5221.106А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30.3006.5221.107А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30.3006.5221.108А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30.3006.5221.109А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30.3006.5221.110А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30.3006.5221.111А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30.3006.5221.112А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30.3006.5221.113А (30.3006.5221.101А)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30.3006.5221.115А (30.3006.5221.114А)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30.3006.5221.116А (30.3006.5221.114А)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30.3006.5221.117А (30.3006.5221.114А)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30.3006.5221.119 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5244. Участок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30.3006.5244.121А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30.3006.5244.122А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30.3006.5244.123А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30.3006.5244.124А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30.3006.5244.125А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30.3006.5244.126А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30.3006.5244.127А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30.3006.5244.128А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30.3006.5244.129А </w:t>
            </w:r>
            <w:r w:rsidRPr="003C6AB0">
              <w:rPr>
                <w:sz w:val="16"/>
                <w:szCs w:val="16"/>
              </w:rPr>
              <w:lastRenderedPageBreak/>
              <w:t>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Машинист компрессорных </w:t>
            </w:r>
            <w:r>
              <w:rPr>
                <w:sz w:val="18"/>
                <w:szCs w:val="18"/>
              </w:rPr>
              <w:lastRenderedPageBreak/>
              <w:t>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30.3006.5244.130А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30.3006.5244.131А (30.3006.5244.120А)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30.3006.5244.133А (30.3006.5244.132А)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30.3006.5244.134А (30.3006.5244.132А)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30.3006.5244.135А (30.3006.5244.132А)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КИПиА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30.3006.0000.136 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30.3006.0000.137А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30.3006.0000.138А (30.3006.0000.137А)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30.3006.0000.139А (30.3006.0000.137А)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30.3006.8300.140 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30.3006.8300.141 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30.3006.8300.142 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30.3007. Цех электроснабжения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5408. Участок ремонта В/В аппаратуры, кабельных и воздушных сетей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монтажу кабельных линий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30.3007.5408.04А (30.3007.5408.03А)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монтажу кабельных линий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30.3007.5408.05А (30.3007.5408.03А)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монтажу кабельных линий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30.3007.5408.07А (30.3007.5408.06А)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30.3007.5408.08А (30.3007.5408.06А)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5510. Участок по эксплуатации промышленных установок ГПП-1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30.3007.5510.10А (30.3007.5510.09А)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30.3007.5510.11А (30.3007.5510.09А)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30.3007.5510.12А (30.3007.5510.09А)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30.3007.5510.15А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30.3007.5510.16А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30.3007.5510.17А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30.3007.5510.18А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30.3007.5510.19А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30.3007.5510.20А (30.3007.5510.14А)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обслуживанию </w:t>
            </w:r>
            <w:r>
              <w:rPr>
                <w:sz w:val="18"/>
                <w:szCs w:val="18"/>
              </w:rPr>
              <w:lastRenderedPageBreak/>
              <w:t>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30.3007.5510.21А (30.3007.5510.14А)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30.3007.5510.22 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5511. Участок по эксплуатации промышленных установок ГПП-2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30.3007.5511.24А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30.3007.5511.25А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30.3007.5511.26А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30.3007.5511.27А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30.3007.5511.28А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30.3007.5511.29А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30.3007.5511.30А (30.3007.5511.23А)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5512. Участок по эксплуатации промышленных установок ЛКД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30.3007.5512.31А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30.3007.5512.32А (30.3007.5512.31А)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30.3007.5512.33А (30.3007.5512.31А)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30.3007.5512.34А (30.3007.5512.31А)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30.3007.5512.35А </w:t>
            </w:r>
            <w:r w:rsidRPr="003C6AB0">
              <w:rPr>
                <w:sz w:val="16"/>
                <w:szCs w:val="16"/>
              </w:rPr>
              <w:lastRenderedPageBreak/>
              <w:t>(30.3007.5512.31А)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8100. Технологическая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30.3007.8100.36 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8932. Электротехническая лаборатория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30.3007.8932.37 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30.3007.8932.38А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30.3007.8932.39А (30.3007.8932.38А)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30.3008. Цех водоснабжения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1600. Управление общества (Директор, начальники управлений, </w:t>
            </w:r>
            <w:proofErr w:type="spellStart"/>
            <w:r w:rsidRPr="00063F8C">
              <w:rPr>
                <w:i/>
                <w:sz w:val="18"/>
                <w:szCs w:val="18"/>
              </w:rPr>
              <w:t>цехов,отделов</w:t>
            </w:r>
            <w:proofErr w:type="spellEnd"/>
            <w:r w:rsidRPr="00063F8C">
              <w:rPr>
                <w:i/>
                <w:sz w:val="18"/>
                <w:szCs w:val="18"/>
              </w:rPr>
              <w:t>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3602. Участок насосных станций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(Восточный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30.3008.3602.05А (30.3008.3602.04А)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(Восточный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30.3008.3602.06А (30.3008.3602.04А)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(Восточный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30.3008.3602.07А (30.3008.3602.04А)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(Восточный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(Западный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30.3008.3602.09А (30.3008.3602.08А)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(Западный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30.3008.3602.10А (30.3008.3602.08А)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(Западный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30.3008.3602.11А (30.3008.3602.08А)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(Западный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30.3008.3602.12А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(Комплекс насосных станций опытного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30.3008.3602.13А (30.3008.3602.12А)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(Комплекс насосных станций опытного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30.3008.3602.14А (30.3008.3602.12А)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(Комплекс насосных станций опытного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30.3008.3602.15А (30.3008.3602.12А)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(Комплекс насосных станций опытного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30.3008.3602.17А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30.3008.3602.18А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30.3008.3602.19А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30.3008.3602.20А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30.3008.3602.21А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30.3008.3602.22А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30.3008.3602.23А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30.3008.3602.24А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Машинист насосных установок (Насосная станция оборотного </w:t>
            </w:r>
            <w:r>
              <w:rPr>
                <w:sz w:val="18"/>
                <w:szCs w:val="18"/>
              </w:rPr>
              <w:lastRenderedPageBreak/>
              <w:t>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30.3008.3602.25А (30.3008.3602.16А)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30.3008.3602.27А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30.3008.3602.28А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30.3008.3602.29А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30.3008.3602.30А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30.3008.3602.31А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30.3008.3602.32А (30.3008.3602.26А)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30.3008.3602.35А (30.3008.3602.34А)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30.3008.3602.36А (30.3008.3602.34А)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30.3008.3602.37 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(Подстанции, здания и сооружения очистки участка очистных сооружений)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30.3008.5200.39А (30.3008.5200.38А)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обслуживанию </w:t>
            </w:r>
            <w:r>
              <w:rPr>
                <w:sz w:val="18"/>
                <w:szCs w:val="18"/>
              </w:rPr>
              <w:lastRenderedPageBreak/>
              <w:t>электрооборудования (Подстанции, здания и сооружения очистки участка очистных сооружений)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30.3008.5200.40А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(Западный комплекс насосных станций)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30.3008.5200.41А (30.3008.5200.40А)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(Насосная станция оборотного водоснабжения кузнечного и литейного производства)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30.3008.5200.43А (30.3008.5200.42А)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(Насосная станция оборотного водоснабжения 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30.3008.5200.44 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5507. Участок по эксплуатации, аварийному и текущему ремонту сетей </w:t>
            </w:r>
            <w:proofErr w:type="spellStart"/>
            <w:r w:rsidRPr="00063F8C">
              <w:rPr>
                <w:i/>
                <w:sz w:val="18"/>
                <w:szCs w:val="18"/>
              </w:rPr>
              <w:t>ВиК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30.3008.5507.47А (30.3008.5507.46А)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30.3008.5507.48А (30.3008.5507.46А)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30.3008.5507.49А (30.3008.5507.46А)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30.3008.5507.51А (30.3008.5507.50А)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30.3008.5507.52А (30.3008.5507.50А)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30.3008.5507.53А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30.3008.5507.54А (30.3008.5507.53А)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30.3008.5507.55 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5614. Участок очистных сооружений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Известегасильщик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30.3008.5614.57А (30.3008.5614.56А)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Известегасильщик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30.3008.5614.58А (30.3008.5614.56А)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Известегасильщик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30.3008.5614.59А (30.3008.5614.56А)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Известегасильщик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Коагулянщик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30.3008.5614.61А (30.3008.5614.60А)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Коагулянщик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30.3008.5614.62А (30.3008.5614.60А)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Коагулянщик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30.3008.5614.65А (30.3008.5614.64А)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30.3008.5614.66А (30.3008.5614.64А)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30.3008.5614.67А (30.3008.5614.64А)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30.3008.5614.69А (30.3008.5614.68А)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30.3008.5614.70А (30.3008.5614.68А)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30.3008.5614.71А (30.3008.5614.68А)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дистанционного пульта управления в водопроводно-канализационном хозяйстве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30.3008.5614.73А (30.3008.5614.72А)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30.3008.5614.74А (30.3008.5614.72А)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30.3008.5614.75А (30.3008.5614.72А)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30.3008.5614.77А (30.3008.5614.76А)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30.3008.5614.78А (30.3008.5614.76А)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отстойниках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30.3008.5614.79А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30.3008.5614.80А (30.3008.5614.79А)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30.3008.5614.81А (30.3008.5614.79А)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30.3008.5614.82А (30.3008.5614.79А)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30.3008.5614.84А (30.3008.5614.83А)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30.3008.5614.85А (30.3008.5614.83А)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30.3008.5614.86А (30.3008.5614.83А)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30.3008.5614.88А (30.3008.5614.87А)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30.3008.5614.89А (30.3008.5614.87А)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30.3008.5614.90А (30.3008.5614.87А)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30.3008.5614.92 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30.3008.5614.93 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8100. Технологическая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30.3008.8100.94 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30.3008.8100.95 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30.3078. Железнодорожный цех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30.3078.1600.02 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ревизор по безопасности движения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3450. Депо подвижного состава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дорожно-транспортных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30.3078.3450.07А (30.3078.3450.06А)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30.3078.3450.08А (30.3078.3450.06А)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тепловоза (инструктор)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депо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машиниста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30.3078.3450.12А (30.3078.3450.11А)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машиниста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30.3078.3450.13А (30.3078.3450.11А)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машиниста тепловоза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подвижного состава (плотник)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подвижного состава (стропальщик)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(аккумуляторщик)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30.3078.3450.19 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6714. Участок эксплуатации, </w:t>
            </w:r>
            <w:r w:rsidRPr="00063F8C">
              <w:rPr>
                <w:i/>
                <w:sz w:val="18"/>
                <w:szCs w:val="18"/>
              </w:rPr>
              <w:lastRenderedPageBreak/>
              <w:t>грузовой работы и пути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30.3078.6714.20 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Бригадир по текущему содержанию и ремонту пути и искусственных сооружений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Монтер пути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30.3078.6714.24А (30.3078.6714.23А)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Осмотрщик вагонов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30.3078.6714.27А (30.3078.6714.26А)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Осмотрщик вагонов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30.3078.6714.28А (30.3078.6714.26А)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Осмотрщик вагонов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Приемосдатчик груза и багажа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подвижного состава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30.3078.6714.31 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 xml:space="preserve">30.3782. Цех ремонта и обслуживания вентиляционного, </w:t>
            </w:r>
            <w:proofErr w:type="spellStart"/>
            <w:r w:rsidRPr="00063F8C">
              <w:rPr>
                <w:b/>
                <w:sz w:val="18"/>
                <w:szCs w:val="18"/>
              </w:rPr>
              <w:t>газопотребляющего</w:t>
            </w:r>
            <w:proofErr w:type="spellEnd"/>
            <w:r w:rsidRPr="00063F8C">
              <w:rPr>
                <w:b/>
                <w:sz w:val="18"/>
                <w:szCs w:val="18"/>
              </w:rPr>
              <w:t xml:space="preserve"> и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3746. Участок ремонта и обслуживания холодильного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30.3782.3746.02А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30.3782.3746.03А (30.3782.3746.02А)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30.3782.3746.04 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3786. Участок по ремонту и обслуживанию вентиляционного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30.3782.3786.05А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по ремонту и обслуживанию систем вентиляции и </w:t>
            </w:r>
            <w:r>
              <w:rPr>
                <w:sz w:val="18"/>
                <w:szCs w:val="18"/>
              </w:rPr>
              <w:lastRenderedPageBreak/>
              <w:t>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30.3782.3786.06А (30.3782.3786.05А)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30.3782.3786.07 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30.3782.3786.08 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3787. Группа вентиляционного и </w:t>
            </w:r>
            <w:proofErr w:type="spellStart"/>
            <w:r w:rsidRPr="00063F8C">
              <w:rPr>
                <w:i/>
                <w:sz w:val="18"/>
                <w:szCs w:val="18"/>
              </w:rPr>
              <w:t>газопотребляющего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30.3782.3787.09 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30.3782.3787.10 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3789. Участок по изготовлению калориферов, и </w:t>
            </w:r>
            <w:proofErr w:type="spellStart"/>
            <w:r w:rsidRPr="00063F8C">
              <w:rPr>
                <w:i/>
                <w:sz w:val="18"/>
                <w:szCs w:val="18"/>
              </w:rPr>
              <w:t>газовоздушных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нагревателей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30.3782.3789.11 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30.3782.3789.12 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30.3782.3789.13 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3791. Участок по ремонту и обслуживанию вентиляционного оборудования литейного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Мастер по ремонту оборудования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Мастер по ремонту оборудования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30.3782.3791.23 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30.3782.3791.24 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3792. Участок по ремонту и обслуживанию </w:t>
            </w:r>
            <w:proofErr w:type="spellStart"/>
            <w:r w:rsidRPr="00063F8C">
              <w:rPr>
                <w:i/>
                <w:sz w:val="18"/>
                <w:szCs w:val="18"/>
              </w:rPr>
              <w:t>газопотребляющего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 литейного, кузнечного производства и термического оборудования ПД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30.3782.3792.28А (30.3782.3792.27А)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30.3782.3792.29А (30.3782.3792.27А)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30.3782.3792.30А (30.3782.3792.27А)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30.3782.3792.31А (30.3782.3792.27А)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30.3782.3792.33А (30.3782.3792.32А)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30.3782.3792.34А (30.3782.3792.32А)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30.3782.3792.35А (30.3782.3792.32А)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30.3782.3792.37А (30.3782.3792.36А)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30.3782.3792.38А (30.3782.3792.36А)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30.3782.3792.40А (30.3782.3792.39А)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30.3782.3792.41А (30.3782.3792.39А)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30.3782.3792.42 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5410. Электроремонтный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30.3782.5410.45А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30.3782.5410.46А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30.3782.5410.47А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30.3782.5410.48А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30.3782.5410.49А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30.3782.5410.50А (30.3782.5410.44А)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30.3782.5410.51 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30.4219. Деревообрабатывающий цех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1235. Участок лесопиления и сушки пиломатериалов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30.4219.1235.01 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30.4219.1235.02 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деревообрабатывающего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30.4219.1235.03 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Рамщик (0.5 </w:t>
            </w:r>
            <w:proofErr w:type="spellStart"/>
            <w:r>
              <w:rPr>
                <w:sz w:val="18"/>
                <w:szCs w:val="18"/>
              </w:rPr>
              <w:t>ст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1236. Тарный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Сборщик изделий из древесины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Станочник </w:t>
            </w:r>
            <w:r>
              <w:rPr>
                <w:sz w:val="18"/>
                <w:szCs w:val="18"/>
              </w:rPr>
              <w:lastRenderedPageBreak/>
              <w:t>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30.4219.1236.07А (30.4219.1236.06А)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30.4219.1236.08А (30.4219.1236.06А)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30.4219.1236.09А (30.4219.1236.06А)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30.4219.1236.10А (30.4219.1236.06А)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1237. Столярный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30.4219.1237.14А (30.4219.1237.13А)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30.4219.1237.15А (30.4219.1237.13А)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30.4219.1237.17А (30.4219.1237.16А)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30.4219.1237.18А (30.4219.1237.16А)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30.4219.1237.19А (30.4219.1237.16А)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1238. Планово-диспетчерская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30.4219.1238.20 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30.4219.1238.21 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30.4219.1238.22 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1240. Участок ремонта и технического обслуживания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30.4219.1240.23 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30.4219.1240.24 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(механик)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1241. Участок хозяйственного обслуживания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30.4219.1241.25 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Уборщик производственных и </w:t>
            </w:r>
            <w:r>
              <w:rPr>
                <w:sz w:val="18"/>
                <w:szCs w:val="18"/>
              </w:rPr>
              <w:lastRenderedPageBreak/>
              <w:t>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30.4219.1241.26 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30.4219.1600.27 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31.3143. Управление по строительству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31.3143.1600.02 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3497. Отдел проектирования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31.3143.3497.03А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31.3143.3497.04А (31.3143.3497.03А)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31.3143.3497.05А (31.3143.3497.03А)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31.3143.3497.06А (31.3143.3497.03А)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проекта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31.3143.3497.07 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3498. Ремонтно-строительный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31.3143.3498.09А (31.3143.3498.08А)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31.3143.3498.10А (31.3143.3498.08А)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31.3143.3498.11А (31.3143.3498.08А)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Бетонщик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Кровельщик по рулонным кровлям и по кровлям из штучных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31.3143.3498.15А (31.3143.3498.14А)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31.3143.3498.16А </w:t>
            </w:r>
            <w:r w:rsidRPr="003C6AB0">
              <w:rPr>
                <w:sz w:val="16"/>
                <w:szCs w:val="16"/>
              </w:rPr>
              <w:lastRenderedPageBreak/>
              <w:t>(31.3143.3498.14А)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31.3143.3498.17А (31.3143.3498.14А)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31.3143.3498.18А (31.3143.3498.14А)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31.3143.3498.19А (31.3143.3498.14А)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стальных и железобетонных конструкций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31.3143.3498.21А (31.3143.3498.20А)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стальных и железобетонных конструкций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31.3143.3498.22А (31.3143.3498.20А)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стальных и железобетонных конструкций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31.3143.3498.23А (31.3143.3498.20А)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стальных и железобетонных конструкций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31.3143.3498.24А (31.3143.3498.20А)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по монтажу стальных и железобетонных конструкций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31.3143.3498.27А (31.3143.3498.26А)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31.3143.3498.28А (31.3143.3498.26А)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31.3143.3498.32А (31.3143.3498.31А)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31.3143.3498.33 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3499. Административно-хозяйственный отдел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31.3143.3499.34 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3537. Бюро строительства и технадзора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31.3143.3537.35А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31.3143.3537.36А </w:t>
            </w:r>
            <w:r w:rsidRPr="003C6AB0">
              <w:rPr>
                <w:sz w:val="16"/>
                <w:szCs w:val="16"/>
              </w:rPr>
              <w:lastRenderedPageBreak/>
              <w:t>(31.3143.3537.35А)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31.3143.3537.37А (31.3143.3537.35А)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31.3143.3537.38 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31.3143.3537.39 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3538. Группа санитарного обслуживания подразделений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31.3143.3538.41А (31.3143.3538.40А)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31.3143.3538.42А (31.3143.3538.40А)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31.3143.3538.43А (31.3143.3538.40А)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31.3143.3538.47А (31.3143.3538.46А)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31.3143.3538.48А (31.3143.3538.46А)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Лифтер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стиральных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31.3143.3538.51А (31.3143.3538.50А)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стиральных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31.3143.3538.53А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31.3143.3538.54А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31.3143.3538.55А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31.3143.3538.56А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31.3143.3538.57А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31.3143.3538.58А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31.3143.3538.59А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31.3143.3538.60А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31.3143.3538.61А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31.3143.3538.62А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31.3143.3538.63А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31.3143.3538.64А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31.3143.3538.65А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31.3143.3538.66А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31.3143.3538.67А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31.3143.3538.68А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31.3143.3538.69А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31.3143.3538.70А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31.3143.3538.71А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31.3143.3538.72А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31.3143.3538.73А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31.3143.3538.74А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31.3143.3538.75А </w:t>
            </w:r>
            <w:r w:rsidRPr="003C6AB0">
              <w:rPr>
                <w:sz w:val="16"/>
                <w:szCs w:val="16"/>
              </w:rPr>
              <w:lastRenderedPageBreak/>
              <w:t>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Уборщик производственных и </w:t>
            </w:r>
            <w:r>
              <w:rPr>
                <w:sz w:val="18"/>
                <w:szCs w:val="18"/>
              </w:rPr>
              <w:lastRenderedPageBreak/>
              <w:t>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31.3143.3538.76А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31.3143.3538.77А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31.3143.3538.78А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31.3143.3538.79А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31.3143.3538.80А (31.3143.3538.52А)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31.3143.3538.82А (31.3143.3538.81А)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31.3143.3538.83А (31.3143.3538.81А)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31.3143.3538.85А (31.3143.3538.84А)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31.3143.3538.86А (31.3143.3538.84А)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31.3143.3538.87А (31.3143.3538.84А)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31.3143.3538.89А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31.3143.3538.90А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31.3143.3538.91А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31.3143.3538.92А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31.3143.3538.93А </w:t>
            </w:r>
            <w:r w:rsidRPr="003C6AB0">
              <w:rPr>
                <w:sz w:val="16"/>
                <w:szCs w:val="16"/>
              </w:rPr>
              <w:lastRenderedPageBreak/>
              <w:t>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Уборщик производственных и </w:t>
            </w:r>
            <w:r>
              <w:rPr>
                <w:sz w:val="18"/>
                <w:szCs w:val="18"/>
              </w:rPr>
              <w:lastRenderedPageBreak/>
              <w:t>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31.3143.3538.94А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31.3143.3538.95А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31.3143.3538.96А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31.3143.3538.97А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31.3143.3538.98А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31.3143.3538.99А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31.3143.3538.100А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31.3143.3538.101А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31.3143.3538.102А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31.3143.3538.103А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31.3143.3538.104А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31.3143.3538.105А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31.3143.3538.106А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31.3143.3538.107А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31.3143.3538.108А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31.3143.3538.109А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31.3143.3538.110А (31.3143.3538.88А)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31.3143.3538.111А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31.3143.3538.112А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31.3143.3538.113А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31.3143.3538.114А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31.3143.3538.115А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31.3143.3538.116А (31.3143.3538.88А)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31.3143.3538.118А (31.3143.3538.117А)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31.3143.3538.119А (31.3143.3538.117А)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31.3143.3538.121А (31.3143.3538.120А)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31.3143.3538.123А (31.3143.3538.122А)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31.3143.3538.126А (31.3143.3538.125А)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31.3143.3538.128А (31.3143.3538.127А)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3539. Группа учета и </w:t>
            </w:r>
            <w:r w:rsidRPr="00063F8C">
              <w:rPr>
                <w:i/>
                <w:sz w:val="18"/>
                <w:szCs w:val="18"/>
              </w:rPr>
              <w:lastRenderedPageBreak/>
              <w:t>ответственного хранения ценностей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31.3143.3539.129А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Комендант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31.3143.3539.130А (31.3143.3539.129А)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Комендант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31.3143.3539.131А (31.3143.3539.129А)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Комендант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31.3143.3539.132 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3540. Архитектурно-строительное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31.3143.3540.133А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31.3143.3540.134А (31.3143.3540.133А)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31.3143.3540.135 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3541. Сантехническая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31.3143.3541.136А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31.3143.3541.137А (31.3143.3541.136А)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31.3143.3541.138А (31.3143.3541.136А)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3542. Сметная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31.3143.3542.139 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31.3143.3542.140 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3543. Электротехническое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31.3143.3543.141А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31.3143.3543.142А (31.3143.3543.141А)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31.3143.3543.143А (31.3143.3543.141А)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31.3143.3543.144А (31.3143.3543.141А)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31.3143.3543.145 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3544. Технологическая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31.3143.3544.146А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31.3143.3544.147А (31.3143.3544.146А)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31.3143.3544.148А (31.3143.3544.146А)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3552. Участок по хозяйственному обслуживанию АБК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31.3143.3552.151А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31.3143.3552.152А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31.3143.3552.153А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31.3143.3552.154А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31.3143.3552.155А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31.3143.3552.156А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31.3143.3552.157А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31.3143.3552.158А (31.3143.3552.150А)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31.3143.3552.161А (31.3143.3552.160А)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50. Служба заместителя генерального директора по качеству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3156.8913. Центральная лаборатория по физико-механическим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50.3156.8913.01 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Дефектоскопист</w:t>
            </w:r>
            <w:proofErr w:type="spellEnd"/>
            <w:r>
              <w:rPr>
                <w:sz w:val="18"/>
                <w:szCs w:val="18"/>
              </w:rPr>
              <w:t xml:space="preserve"> по газовому и жидкостному контролю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3156.8957. Участок подготовки </w:t>
            </w:r>
            <w:r w:rsidRPr="00063F8C">
              <w:rPr>
                <w:i/>
                <w:sz w:val="18"/>
                <w:szCs w:val="18"/>
              </w:rPr>
              <w:lastRenderedPageBreak/>
              <w:t>образцов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50.3156.8957.02 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технологического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31.4601. УГЭ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31.4601.1600.01А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энергетика по эксплуатации теплотехнического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31.4601.1600.02А (31.4601.1600.01А)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энергетика по эксплуатации теплотехнического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31.4601.1600.03 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2401. Технические исполнители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31.4601.2401.04 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2741. Группа расчетов энергоресурсов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31.4601.2741.05 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31.4601.2741.06 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3101.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31.4601.3101.07А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31.4601.3101.08А (31.4601.3101.07А)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31.4601.3101.09А (31.4601.3101.07А)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31.4601.3101.10А (31.4601.3101.07А)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31.4601.3101.11 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3520. Группа по техническому надзору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31.4601.3520.12А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техническому надзору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31.4601.3520.13А (31.4601.3520.12А)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техническому надзору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3769. Группа по работе с подрядными организациями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31.4601.3769.14 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3771. </w:t>
            </w:r>
            <w:proofErr w:type="spellStart"/>
            <w:r w:rsidRPr="00063F8C">
              <w:rPr>
                <w:i/>
                <w:sz w:val="18"/>
                <w:szCs w:val="18"/>
              </w:rPr>
              <w:t>СТОиР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цехов, не входящих в производство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31.4601.3771.15 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службы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31.4601.3771.16 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службы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31.4601.3771.17 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4087.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ТОиР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сантехнического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31.4601.4087.18А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31.4601.4087.19А (31.4601.4087.18А)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31.4601.4087.20А (31.4601.4087.18А)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31.4601.4087.21А (31.4601.4087.18А)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31.4601.4087.22А (31.4601.4087.18А)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31.4601.4087.23А (31.4601.4087.18А)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31.4601.4087.25А (31.4601.4087.24А)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4088.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ТОиР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 №1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31.4601.4088.28А (31.4601.4088.27А)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31.4601.4088.32А (31.4601.4088.31А)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31.4601.4088.33А (31.4601.4088.31А)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31.4601.4088.35А (31.4601.4088.34А)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4089.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ТОиР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 №2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31.4601.4089.39А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31.4601.4089.40А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31.4601.4089.41А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31.4601.4089.42А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31.4601.4089.43А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31.4601.4089.44А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31.4601.4089.45А (31.4601.4089.38А)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31.4601.4089.48А (31.4601.4089.47А)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31.4601.4089.49А (31.4601.4089.47А)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31.4601.4089.50А (31.4601.4089.47А)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31.4601.4089.51А (31.4601.4089.47А)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4090.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ТОиР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 №3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31.4601.4090.54А (31.4601.4090.53А)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31.4601.4090.55 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31.4601.4090.57А (31.4601.4090.56А)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31.4601.4090.58А (31.4601.4090.56А)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31.4601.4090.59А (31.4601.4090.56А)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4114. Группа по экономической эффективности и планово-предупредительному ремонту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31.4601.4114.60А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31.4601.4114.61А (31.4601.4114.60А)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31.4601.4114.62 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5131. Отдел по техническому надзору за энергоустановками потребителей, </w:t>
            </w:r>
            <w:proofErr w:type="spellStart"/>
            <w:r w:rsidRPr="00063F8C">
              <w:rPr>
                <w:i/>
                <w:sz w:val="18"/>
                <w:szCs w:val="18"/>
              </w:rPr>
              <w:t>энергоаудиту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рациональному использованию энергетических ресурсов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31.4601.5131.63 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31.4601.5131.64 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5132. Сектор организации ремонта энергохозяйства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31.4601.5132.65 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6113.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промэлектроники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№1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31.4601.6113.67 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31.4601.6113.69А (31.4601.6113.68А)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31.4601.6113.70А (31.4601.6113.68А)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31.4601.6113.71А (31.4601.6113.68А)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31.4601.6113.72А (31.4601.6113.68А)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31.4601.6113.73А (31.4601.6113.68А)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6114.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промэлектроники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№2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31.4601.6114.74 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31.4601.6114.75 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31.4601.6114.76 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6115.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промэлектроники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№3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31.4601.6115.82 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6117. Группа </w:t>
            </w:r>
            <w:proofErr w:type="spellStart"/>
            <w:r w:rsidRPr="00063F8C">
              <w:rPr>
                <w:i/>
                <w:sz w:val="18"/>
                <w:szCs w:val="18"/>
              </w:rPr>
              <w:t>промэлектроники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литейного и кузнечного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31.4601.6117.83 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31.4601.6117.84 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6119. Группа </w:t>
            </w:r>
            <w:proofErr w:type="spellStart"/>
            <w:r w:rsidRPr="00063F8C">
              <w:rPr>
                <w:i/>
                <w:sz w:val="18"/>
                <w:szCs w:val="18"/>
              </w:rPr>
              <w:t>промэлектроники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производства </w:t>
            </w:r>
            <w:proofErr w:type="spellStart"/>
            <w:r w:rsidRPr="00063F8C">
              <w:rPr>
                <w:i/>
                <w:sz w:val="18"/>
                <w:szCs w:val="18"/>
              </w:rPr>
              <w:t>спецтехоснастки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инструмент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31.4601.6119.85 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31.4601.6119.86 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</w:t>
            </w: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6120. Группа технического обслуживания приборов учета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31.4601.6120.87 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31.4601.6120.88 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расчетам и режимам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6121. Группа диагностики и ремонта электронных блоков систем ЧПУ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31.4601.6121.89А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31.4601.6121.90А </w:t>
            </w:r>
            <w:r w:rsidRPr="003C6AB0">
              <w:rPr>
                <w:sz w:val="16"/>
                <w:szCs w:val="16"/>
              </w:rPr>
              <w:lastRenderedPageBreak/>
              <w:t>(31.4601.6121.89А)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31.4601.6121.91А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31.4601.6121.92А (31.4601.6121.91А)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6719. Склад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31.4601.6719.93 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Лаборатория электроприводов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31.4601.0000.94 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31.4601.0000.95 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31.4601.0000.96 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Инженер-электроник</w:t>
            </w:r>
            <w:proofErr w:type="spellEnd"/>
            <w:r>
              <w:rPr>
                <w:sz w:val="18"/>
                <w:szCs w:val="18"/>
              </w:rPr>
              <w:t xml:space="preserve">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45.4501. Цех специальной оснастки (ЦСО)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45.4501.1700.01 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3867. Участок изготовления приспособлений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45.4501.3867.06А (45.4501.3867.05А)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Строгальщик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45.4501.3867.09А (45.4501.3867.08А)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45.4501.3867.10А (45.4501.3867.08А)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45.4501.3867.13А (45.4501.3867.12А)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45.4501.3867.14А (45.4501.3867.12А)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45.4501.3867.16А (45.4501.3867.15А)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45.4501.3867.17А (45.4501.3867.15А)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45.4501.3867.18 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3868. Участок изготовления сложных деталей и штампов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45.4501.3868.20А (45.4501.3868.19А)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45.4501.3868.29А (45.4501.3868.28А)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45.4501.3868.31 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Электроэрозионист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3887. Участок изготовления вспомогательного инструмента, </w:t>
            </w:r>
            <w:proofErr w:type="spellStart"/>
            <w:r w:rsidRPr="00063F8C">
              <w:rPr>
                <w:i/>
                <w:sz w:val="18"/>
                <w:szCs w:val="18"/>
              </w:rPr>
              <w:t>прессформ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резцов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45.4501.3887.35А (45.4501.3887.34А)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45.4501.3887.38А (45.4501.3887.37А)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Токарь-расточник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45.4501.3887.43А (45.4501.3887.42А)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45.4501.3887.44А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45.4501.3887.45А (45.4501.3887.44А)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45.4501.3887.46А (45.4501.3887.44А)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45.4501.3887.50 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45.4503. Управление инструментального хозяйства (УИХ)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0238. Технологический сектор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45.4503.0238.01 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0281. Технологическая группа ЦСО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45.4503.0281.02 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45.4503.0281.03 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45.4503.0281.04 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45.4503.1600.05 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45.4503.1600.06 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управления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45.4503.1600.07 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2401. Технические исполнители (секретарь)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45.4503.2401.08 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3112. Планово-диспетчерский отдел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45.4503.3112.09 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3122. Плановая группа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45.4503.3122.10 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45.4503.3122.11 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3153. Производственно-диспетчерское бюро ЦСО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45.4503.3153.14 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изделий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45.4503.3153.19 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3879. Участок инструментального 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45.4503.3879.20 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45.4503.3879.21 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45.4503.3879.22 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45.4503.3879.23 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 (Уборщик)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45.4503.5219.30 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7626. Общетехническое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нормированию труда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45.4503.7626.35А (45.4503.7626.34А)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45.4503.7626.37 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18.1807. Механический цех № 200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18.1807.0851.01А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18.1807.0851.02А (18.1807.0851.01А)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18.1807.0851.03А (18.1807.0851.01А)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18.1807.0851.04 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18.1807.0851.05 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18.1807.0851.06 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1217. Сборочный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18.1807.1217.09А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18.1807.1217.10А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18.1807.1217.11А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18.1807.1217.12А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18.1807.1217.13А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18.1807.1217.14А (18.1807.1217.08А)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1221. Участок механической обработки №2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18.1807.1221.24А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18.1807.1221.25А (18.1807.1221.24А)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18.1807.1221.26А (18.1807.1221.24А)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18.1807.1221.27А (18.1807.1221.24А)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18.1807.1221.28А (18.1807.1221.24А)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18.1807.1221.29А (18.1807.1221.24А)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18.1807.1221.32А (18.1807.1221.31А)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18.1807.1221.34А (18.1807.1221.33А)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18.1807.1221.38А (18.1807.1221.37А)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18.1807.1221.41 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1222. Участок механической обработки №3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18.1807.1222.43А (18.1807.1222.42А)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автоматических линий </w:t>
            </w:r>
            <w:r>
              <w:rPr>
                <w:sz w:val="18"/>
                <w:szCs w:val="18"/>
              </w:rPr>
              <w:lastRenderedPageBreak/>
              <w:t>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18.1807.1222.47 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зуборезных и </w:t>
            </w:r>
            <w:proofErr w:type="spellStart"/>
            <w:r>
              <w:rPr>
                <w:sz w:val="18"/>
                <w:szCs w:val="18"/>
              </w:rPr>
              <w:t>резьбофрезерных</w:t>
            </w:r>
            <w:proofErr w:type="spellEnd"/>
            <w:r>
              <w:rPr>
                <w:sz w:val="18"/>
                <w:szCs w:val="18"/>
              </w:rPr>
              <w:t xml:space="preserve">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18.1807.1222.58 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1223. Участок механической обработки №4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18.1807.1223.70 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18.1807.1223.71А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18.1807.1223.72А (18.1807.1223.71А)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18.1807.1223.73А (18.1807.1223.71А)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18.1807.1223.75 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1700. Управление заводами (производствами, цехами)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18.1807.1700.76 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18.1807.1700.77 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</w:t>
            </w:r>
            <w:proofErr w:type="spellStart"/>
            <w:r w:rsidRPr="00063F8C">
              <w:rPr>
                <w:i/>
                <w:sz w:val="18"/>
                <w:szCs w:val="18"/>
              </w:rPr>
              <w:t>Поизводственно-диспетчерское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18.1807.3285.79А (18.1807.3285.78А)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18.1807.3285.82А (18.1807.3285.81А)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18.1807.3285.84А (18.1807.3285.83А)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18.1807.3285.85А (18.1807.3285.83А)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18.1807.3285.86А (18.1807.3285.83А)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18.1807.3285.87 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18.1807.4086.88А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18.1807.4086.89А (18.1807.4086.88А)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18.1807.4086.90А (18.1807.4086.88А)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18.1807.4086.91А (18.1807.4086.88А)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18.1807.4086.95А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18.1807.4086.96А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18.1807.4086.97А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18.1807.4086.98А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18.1807.4086.99А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18.1807.4086.100А (18.1807.4086.94А)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18.1807.5015.104А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18.1807.5015.105А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18.1807.5015.106А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18.1807.5015.107А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18.1807.5015.108А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18.1807.5015.109А (18.1807.5015.103А)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18.1807.5016.112А (18.1807.5016.111А)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18.1807.5016.113А </w:t>
            </w:r>
            <w:r w:rsidRPr="003C6AB0">
              <w:rPr>
                <w:sz w:val="16"/>
                <w:szCs w:val="16"/>
              </w:rPr>
              <w:lastRenderedPageBreak/>
              <w:t>(18.1807.5016.111А)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18.1807.5016.114А (18.1807.5016.111А)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18.1807.5016.115А (18.1807.5016.111А)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18.1807.5016.116А (18.1807.5016.111А)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18.1807.5016.117 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18.1808. Механический цех № 210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0621. Участок обрабатывающих центров и станков с ЧПУ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18.1808.0621.05А (18.1808.0621.04А)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18.1808.0621.06А (18.1808.0621.04А)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18.1808.0621.08А (18.1808.0621.07А)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18.1808.0621.11А (18.1808.0621.10А)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18.1808.0621.12А (18.1808.0621.10А)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18.1808.0621.14 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0780.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стерлитамакских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</w:t>
            </w:r>
            <w:r w:rsidRPr="00063F8C">
              <w:rPr>
                <w:i/>
                <w:sz w:val="18"/>
                <w:szCs w:val="18"/>
              </w:rPr>
              <w:lastRenderedPageBreak/>
              <w:t>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18.1808.0780.15 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18.1808.0780.17А (18.1808.0780.16А)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18.1808.0780.18А (18.1808.0780.16А)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18.1808.0780.19А (18.1808.0780.16А)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18.1808.0780.22А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18.1808.0780.23А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18.1808.0780.24А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18.1808.0780.25А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18.1808.0780.26А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18.1808.0780.27А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18.1808.0780.28А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18.1808.0780.29А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18.1808.0780.30А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18.1808.0780.31А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18.1808.0780.32А (18.1808.0780.21А)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Оператор станков с </w:t>
            </w:r>
            <w:r>
              <w:rPr>
                <w:sz w:val="18"/>
                <w:szCs w:val="18"/>
              </w:rPr>
              <w:lastRenderedPageBreak/>
              <w:t>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18.1808.0780.33А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18.1808.0780.34А (18.1808.0780.21А)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18.1808.0851.36А (18.1808.0851.35А)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18.1808.0851.39А (18.1808.0851.38А)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18.1808.0851.40 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0855. Участок механической обработки колес балансира, тормозных лент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18.1808.0855.44А (18.1808.0855.43А)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18.1808.0855.47А (18.1808.0855.46А)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18.1808.0855.48А (18.1808.0855.46А)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18.1808.0855.49А (18.1808.0855.46А)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18.1808.0855.50А (18.1808.0855.46А)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18.1808.0855.51 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Токарь-карусельщик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1331. Участок механической обработки </w:t>
            </w:r>
            <w:proofErr w:type="spellStart"/>
            <w:r w:rsidRPr="00063F8C">
              <w:rPr>
                <w:i/>
                <w:sz w:val="18"/>
                <w:szCs w:val="18"/>
              </w:rPr>
              <w:t>бульдозерно-рыхлительного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18.1808.1331.54А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18.1808.1331.55А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18.1808.1331.56А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18.1808.1331.57А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18.1808.1331.58А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18.1808.1331.59А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18.1808.1331.60А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18.1808.1331.61А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18.1808.1331.62А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18.1808.1331.63А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18.1808.1331.64А (18.1808.1331.53А)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18.1808.1331.67А (18.1808.1331.66А)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с ЧПУ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18.1808.1331.70А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18.1808.1331.71А (18.1808.1331.70А)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18.1808.1331.72 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1332. Участок сборки-сварки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18.1808.1332.74А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18.1808.1332.75А (18.1808.1332.74А)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18.1808.1332.76А (18.1808.1332.74А)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18.1808.1332.79 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1700. Управление заводами (производствами, цехами)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18.1808.1700.80 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18.1808.3285.83А (18.1808.3285.82А)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18.1808.3285.85А (18.1808.3285.84А)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18.1808.3285.86А (18.1808.3285.84А)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18.1808.3285.87 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18.1808.4086.88А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18.1808.4086.89А (18.1808.4086.88А)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18.1808.4086.92А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18.1808.4086.93А (18.1808.4086.92А)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18.1808.5015.94 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18.1808.5015.95А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18.1808.5015.96А (18.1808.5015.95А)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18.1808.5016.98А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18.1808.5016.99А (18.1808.5016.98А)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18.1808.5016.100А (18.1808.5016.98А)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18.1808.5016.101А (18.1808.5016.98А)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18.1808.5016.102А (18.1808.5016.98А)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18.1808.5016.103 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18.1841. Механический цех № 220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0735. Участок доделочный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18.1841.0735.02А (18.1841.0735.01А)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18.1841.0735.04А (18.1841.0735.03А)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18.1841.0735.05А (18.1841.0735.03А)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18.1841.0735.06А (18.1841.0735.03А)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18.1841.0735.07А (18.1841.0735.03А)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18.1841.0735.08 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0736. Участок гайконарезной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18.1841.0736.11А (18.1841.0736.10А)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18.1841.0736.12 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18.1841.0736.14А (18.1841.0736.13А)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Прессовщик на горячей штамповке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18.1841.0736.16А (18.1841.0736.15А)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Прессовщик на горячей штамповке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18.1841.0736.17 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18.1841.0851.18 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0856. Участок предварительной обработки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18.1841.0856.19 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18.1841.0856.20А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18.1841.0856.21А (18.1841.0856.20А)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1083. Автоматный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18.1841.1083.24А (18.1841.1083.23А)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18.1841.1083.25А (18.1841.1083.23А)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18.1841.1083.26А (18.1841.1083.23А)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18.1841.1083.27А (18.1841.1083.23А)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18.1841.1083.28А (18.1841.1083.23А)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18.1841.1083.30 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18.1841.1700.31 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</w:t>
            </w:r>
            <w:r w:rsidRPr="00063F8C">
              <w:rPr>
                <w:i/>
                <w:sz w:val="18"/>
                <w:szCs w:val="18"/>
              </w:rPr>
              <w:lastRenderedPageBreak/>
              <w:t>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18.1841.3285.32А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18.1841.3285.33А (18.1841.3285.32А)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18.1841.3285.34А (18.1841.3285.32А)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18.1841.3285.39 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18.1841.4086.41А (18.1841.4086.40А)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18.1841.4086.45А (18.1841.4086.44А)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18.1841.5015.49А (18.1841.5015.48А)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18.1841.5015.50А (18.1841.5015.48А)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18.1841.5015.51А (18.1841.5015.48А)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18.1841.5016.54А (18.1841.5016.53А)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18.1841.5016.55А (18.1841.5016.53А)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18.1841.5016.56А (18.1841.5016.53А)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18.1841.5016.57А (18.1841.5016.53А)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18.1841.5016.58 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50. Служба заместителя генерального директора по качеству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1600. Управление общества (Директор, начальники управлений, </w:t>
            </w:r>
            <w:proofErr w:type="spellStart"/>
            <w:r w:rsidRPr="00063F8C">
              <w:rPr>
                <w:i/>
                <w:sz w:val="18"/>
                <w:szCs w:val="18"/>
              </w:rPr>
              <w:t>цехоы</w:t>
            </w:r>
            <w:proofErr w:type="spellEnd"/>
            <w:r w:rsidRPr="00063F8C">
              <w:rPr>
                <w:i/>
                <w:sz w:val="18"/>
                <w:szCs w:val="18"/>
              </w:rPr>
              <w:t>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50.1600.02 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50.1600.03 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центра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50.1600.04 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центра - Главный метролог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3121.2400. Специалисты (главные, ведущие)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50.3121.2400.05 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50.3121.2400.06 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3155.3335. Отдел измерений и поверки средств измерений геометрических величин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50.3155.3335.07 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3155.8820. Отдел технического обслуживания, поверки и ремонта средств измерений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50.3155.8820.08 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3155.8930. Лаборатория теплотехнических измерений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50.3155.8930.09 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50.3155.8930.10А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50.3155.8930.11А (50.3155.8930.10А)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50.3155.8930.12 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3155.8962. Лаборатория координатных измерений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50.3155.8962.13А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50.3155.8962.14А (50.3155.8962.13А)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50.3155.8962.15 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50.3155.8962.16 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3155.8973. Измерительная лаборатория геометрических величин ПДД и УИХ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(АМЦ)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50.3155.8973.18А (50.3155.8973.17А)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(АМЦ)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(ЦТА)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50.3155.8973.20А (50.3155.8973.19А)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(ЦТА)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(МСЦ-5)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(МСЦ-3)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50.3155.8973.23А (50.3155.8973.22А)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(МСЦ-3)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 (МСЦ-3)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50.3155.8973.25 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3155.8974. Лаборатория поверки высокоточных средств измерений геометрических величин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50.3155.8974.26 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50.3155.8974.27А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50.3155.8974.28А (50.3155.8974.27А)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Контролер измерительных </w:t>
            </w:r>
            <w:r>
              <w:rPr>
                <w:sz w:val="18"/>
                <w:szCs w:val="18"/>
              </w:rPr>
              <w:lastRenderedPageBreak/>
              <w:t>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3155.8975. Измерительная лаборатория геометрических величин ПИМ и заготовительных производств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50.3155.8975.30А (50.3155.8975.29А)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50.3155.8975.31А (50.3155.8975.29А)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50.3155.8975.32А (50.3155.8975.29А)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50.3155.8975.33А (50.3155.8975.29А)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50.3155.8975.35А (50.3155.8975.34А)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50.3155.8975.36А (50.3155.8975.34А)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50.3155.8975.37 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3155.8976. Бюро тепловой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50.3155.8976.39А (50.3155.8976.38А)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50.3155.8976.40А (50.3155.8976.38А)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50.3155.8976.41А (50.3155.8976.38А)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</w:t>
            </w:r>
            <w:r>
              <w:rPr>
                <w:sz w:val="18"/>
                <w:szCs w:val="18"/>
              </w:rPr>
              <w:lastRenderedPageBreak/>
              <w:t>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50.3155.8976.43А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50.3155.8976.44А (50.3155.8976.43А)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50.3155.8976.46 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3155.8977. Лаборатория электромеханических измерений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50.3155.8977.51А (50.3155.8977.50А)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50.3155.8977.52 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3155.8978. Группа стандартизации, сертификации, развития СМК и метрологического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50.3155.8978.53 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стандартизации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50.3155.8978.54 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50.3155.8978.55 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50.3155.8978.56 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измерительных приборов и специального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3156.5631. Отдел по контролю химического состава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50.3156.5631.57 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50.3156.5631.58 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3156.5632. Спектрохимическая лаборатория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спектрального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50.3156.5632.60А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50.3156.5632.61А (50.3156.5632.60А)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50.3156.5632.62А (50.3156.5632.60А)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50.3156.5632.63А (50.3156.5632.60А)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50.3156.5632.64А (50.3156.5632.60А)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50.3156.5632.67А (50.3156.5632.66А)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50.3156.5632.68 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3156.5633. Лаборатория по анализу металлов и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инженер-исследователь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50.3156.5633.73А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50.3156.5633.74А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50.3156.5633.75А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50.3156.5633.76А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50.3156.5633.77А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50.3156.5633.78А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50.3156.5633.79А (50.3156.5633.72А)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50.3156.5633.80 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3156.5634. Лаборатория неметаллических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инженер-исследователь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50.3156.5634.82 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50.3156.5634.84А (50.3156.5634.83А)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50.3156.5634.86А (50.3156.5634.85А)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50.3156.5634.88 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3156.5635. Отдел по материаловедению и защитным покрытиям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50.3156.5635.89 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50.3156.5635.90 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3156.5640. Металлографическая лаборатория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50.3156.5640.91 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инженер-исследователь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50.3156.5640.92А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Инженер-исследователь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50.3156.5640.93А (50.3156.5640.92А)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Инженер-исследователь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50.3156.5640.94 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Лаборант-металлограф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3156.5641. Лаборатория по физико-механическим испытаниям и рентгенографическому контролю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50.3156.5641.96А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Дефектоскопист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рентгено</w:t>
            </w:r>
            <w:proofErr w:type="spellEnd"/>
            <w:r>
              <w:rPr>
                <w:sz w:val="18"/>
                <w:szCs w:val="18"/>
              </w:rPr>
              <w:t xml:space="preserve">-, </w:t>
            </w:r>
            <w:proofErr w:type="spellStart"/>
            <w:r>
              <w:rPr>
                <w:sz w:val="18"/>
                <w:szCs w:val="18"/>
              </w:rPr>
              <w:t>гаммаграфирования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50.3156.5641.97А (50.3156.5641.96А)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Дефектоскопист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рентгено</w:t>
            </w:r>
            <w:proofErr w:type="spellEnd"/>
            <w:r>
              <w:rPr>
                <w:sz w:val="18"/>
                <w:szCs w:val="18"/>
              </w:rPr>
              <w:t xml:space="preserve">-, </w:t>
            </w:r>
            <w:proofErr w:type="spellStart"/>
            <w:r>
              <w:rPr>
                <w:sz w:val="18"/>
                <w:szCs w:val="18"/>
              </w:rPr>
              <w:t>гаммаграфирования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50.3156.5641.98 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физико-механическим испытаниям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50.3156.5641.99 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3156.5642. </w:t>
            </w:r>
            <w:proofErr w:type="spellStart"/>
            <w:r w:rsidRPr="00063F8C">
              <w:rPr>
                <w:i/>
                <w:sz w:val="18"/>
                <w:szCs w:val="18"/>
              </w:rPr>
              <w:t>Иссследовательская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группа защитных покрытий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50.3156.5642.100 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инженер-исследователь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50.3156.5642.101 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50.3156.5642.102 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3156.5643. Участок подготовки образцов для испытательных и </w:t>
            </w:r>
            <w:r w:rsidRPr="00063F8C">
              <w:rPr>
                <w:i/>
                <w:sz w:val="18"/>
                <w:szCs w:val="18"/>
              </w:rPr>
              <w:lastRenderedPageBreak/>
              <w:t>исследовательских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50.3156.5643.103 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технологического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Полировщик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50.3156.5643.109А (50.3156.5643.108А)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3156.8900. Санитарно-промышленная лаборатория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50.3156.8900.110 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50.3156.8900.111А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газов и пыли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50.3156.8900.112А (50.3156.8900.111А)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газов и пыли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50.3156.8900.113 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50.3156.8900.114 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акустических испытаний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3156.8918. Комплексная лаборатория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инженер-исследователь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(Т- 8)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50.3156.8918.117А (50.3156.8918.116А)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(Т- 8)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50.3156.8918.118А (50.3156.8918.116А)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(Т- 8)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50.3156.8918.119А (50.3156.8918.116А)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(Т- 8)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(ПИМ ТЦ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50.3156.8918.121А (50.3156.8918.120А)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(ПИМ ТЦ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(ПИМ ТЦ Т-3))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50.3156.8918.123А (50.3156.8918.122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Лаборант химического анализа (ПИМ ТЦ Т-3))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50.3156.8918.124А (50.3156.8918.122А)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(ПИМ ТЦ Т-3))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50.3156.8918.125А (50.3156.8918.122А)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(ПИМ ТЦ Т-3))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 (ТЦ Т-1, Т-3)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50.3156.8918.127 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3156.8937. Лаборатория </w:t>
            </w:r>
            <w:proofErr w:type="spellStart"/>
            <w:r w:rsidRPr="00063F8C">
              <w:rPr>
                <w:i/>
                <w:sz w:val="18"/>
                <w:szCs w:val="18"/>
              </w:rPr>
              <w:t>экспресс-анализов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формовочных материалов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50.3156.8937.129А (50.3156.8937.128А)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50.3156.8937.132А (50.3156.8937.131А)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50.3156.8937.133А (50.3156.8937.131А)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по анализу формовочных и шихтовых смесей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50.3156.8937.134 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3156.3165. Бюро входного контроля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50.3156.3165.142 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50.3156.3165.143 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5001.1120. Отдел технического контроля производства инженерных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50.5001.1120.144 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5001.1138. Бюро технического контроля ССЦ № 111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материалов, металлов, полуфабрикатов и изделий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50.5001.1138.151А (50.5001.1138.150А)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50.5001.1138.152А (50.5001.1138.150А)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50.5001.1138.155 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5001.1146. Бюро технического контроля ССВЦ № 300, ССВЦ № 310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малярных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50.5001.1146.158А (50.5001.1146.157А)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50.5001.1146.159А (50.5001.1146.157А)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50.5001.1146.160А (50.5001.1146.157А)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50.5001.1146.161А (50.5001.1146.157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50.5001.1146.162А (50.5001.1146.157А)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50.5001.1146.163А (50.5001.1146.157А)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сварочных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50.5001.1146.164 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5001.1147. Бюро технического контроля МХ № 200, МХ № 210, МХ № 220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50.5001.1147.165А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50.5001.1147.166А (50.5001.1147.165А)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50.5001.1147.167А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50.5001.1147.168А (50.5001.1147.167А)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50.5001.1147.169А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50.5001.1147.170А (50.5001.1147.169А)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50.5001.1147.171 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5001.1148. Бюро технического контроля ЦСЧЛ, ТЦ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50.5001.1148.173А (50.5001.1148.172А)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50.5001.1148.174А (50.5001.1148.172А)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50.5001.1148.175А (50.5001.1148.172А)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50.5001.1148.176А (50.5001.1148.172А)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лома и отходов металла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50.5001.1148.180 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50.5001.1148.182А (50.5001.1148.181А)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50.5001.1148.183А (50.5001.1148.181А)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50.5001.1148.187А (50.5001.1148.186А)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50.5001.1148.188А (50.5001.1148.186А)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50.5001.1148.189 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5001.1149. Бюро технического контроля УИХ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50.5001.1149.195А (50.5001.1149.194А)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50.5001.1149.197 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18.1842. Механический цех № 230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18.1842.1700.01 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18.1842.1700.02 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1853. Участок шестерен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18.1842.1853.04А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18.1842.1853.05А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18.1842.1853.06А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18.1842.1853.07А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18.1842.1853.08А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18.1842.1853.09А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18.1842.1853.10А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18.1842.1853.11А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18.1842.1853.12А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18.1842.1853.13А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18.1842.1853.14А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18.1842.1853.15А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18.1842.1853.16А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18.1842.1853.17А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18.1842.1853.18А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18.1842.1853.19А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18.1842.1853.20А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18.1842.1853.21А </w:t>
            </w:r>
            <w:r w:rsidRPr="003C6AB0">
              <w:rPr>
                <w:sz w:val="16"/>
                <w:szCs w:val="16"/>
              </w:rPr>
              <w:lastRenderedPageBreak/>
              <w:t>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Наладчик автоматических линий </w:t>
            </w:r>
            <w:r>
              <w:rPr>
                <w:sz w:val="18"/>
                <w:szCs w:val="18"/>
              </w:rPr>
              <w:lastRenderedPageBreak/>
              <w:t>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18.1842.1853.22А (18.1842.1853.03А)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18.1842.1853.24А (18.1842.1853.23А)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18.1842.1853.25А (18.1842.1853.23А)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зуборезных и </w:t>
            </w:r>
            <w:proofErr w:type="spellStart"/>
            <w:r>
              <w:rPr>
                <w:sz w:val="18"/>
                <w:szCs w:val="18"/>
              </w:rPr>
              <w:t>резьбофрезерных</w:t>
            </w:r>
            <w:proofErr w:type="spellEnd"/>
            <w:r>
              <w:rPr>
                <w:sz w:val="18"/>
                <w:szCs w:val="18"/>
              </w:rPr>
              <w:t xml:space="preserve">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18.1842.1853.28 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1855. Механосборочный участок № 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18.1842.1855.30А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18.1842.1855.31А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18.1842.1855.32А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18.1842.1855.33А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18.1842.1855.34А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18.1842.1855.35А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18.1842.1855.36А (18.1842.1855.29А)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18.1842.1855.38А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18.1842.1855.39А </w:t>
            </w:r>
            <w:r w:rsidRPr="003C6AB0">
              <w:rPr>
                <w:sz w:val="16"/>
                <w:szCs w:val="16"/>
              </w:rPr>
              <w:lastRenderedPageBreak/>
              <w:t>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Наладчик автоматов и </w:t>
            </w:r>
            <w:r>
              <w:rPr>
                <w:sz w:val="18"/>
                <w:szCs w:val="18"/>
              </w:rPr>
              <w:lastRenderedPageBreak/>
              <w:t>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18.1842.1855.40А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18.1842.1855.41А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18.1842.1855.42А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18.1842.1855.43А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18.1842.1855.44А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18.1842.1855.45А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18.1842.1855.46А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18.1842.1855.47А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18.1842.1855.48А (18.1842.1855.37А)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зуборезных и </w:t>
            </w:r>
            <w:proofErr w:type="spellStart"/>
            <w:r>
              <w:rPr>
                <w:sz w:val="18"/>
                <w:szCs w:val="18"/>
              </w:rPr>
              <w:t>резьбофрезерных</w:t>
            </w:r>
            <w:proofErr w:type="spellEnd"/>
            <w:r>
              <w:rPr>
                <w:sz w:val="18"/>
                <w:szCs w:val="18"/>
              </w:rPr>
              <w:t xml:space="preserve">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18.1842.1855.51 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1865. Участок коробки переменных передач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18.1842.1865.52А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18.1842.1865.53А (18.1842.1865.52А)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18.1842.1865.54А (18.1842.1865.52А)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18.1842.3285.55 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18.1842.3285.56 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18.1842.3285.57 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18.1842.3285.58 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18.1842.4086.59А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18.1842.4086.60А (18.1842.4086.59А)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18.1842.4086.61А (18.1842.4086.59А)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18.1842.5015.64А (18.1842.5015.63А)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18.1842.5015.65А (18.1842.5015.63А)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18.1842.5015.66А (18.1842.5015.63А)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18.1842.5015.67А (18.1842.5015.63А)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18.1842.5016.68А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18.1842.5016.69А (18.1842.5016.68А)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18.1842.5016.70А (18.1842.5016.68А)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18.1842.5016.71А (18.1842.5016.68А)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18.1842.5016.72 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18.1806. Сборочно-сдаточный цех № 111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18.1806.0851.01 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18.1806.0851.02 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18.1806.0851.03 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3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18.1806.0851.04 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0854. Арматурно-трубочный </w:t>
            </w:r>
            <w:r w:rsidRPr="00063F8C">
              <w:rPr>
                <w:i/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18.1806.0854.05 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Испытатель на герметичность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Паяльщик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18.1806.0854.13А (18.1806.0854.12А)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18.1806.0854.14 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1337. Участок сборки тракторов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18.1806.1337.17А (18.1806.1337.16А)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18.1806.1337.18А (18.1806.1337.16А)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(монтаж КПП)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телеги)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18.1806.1337.23А (18.1806.1337.22А)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телеги)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трансмиссии)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18.1806.1337.25А (18.1806.1337.24А)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трансмиссии)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18.1806.1337.26А (18.1806.1337.24А)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трансмиссии)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18.1806.1337.27А (18.1806.1337.24А)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трансмиссии)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(обкатка трансмиссии)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Слесарь механосборочных работ </w:t>
            </w:r>
            <w:r>
              <w:rPr>
                <w:sz w:val="18"/>
                <w:szCs w:val="18"/>
              </w:rPr>
              <w:lastRenderedPageBreak/>
              <w:t>(монтаж ДВС)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18.1806.1337.30 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(установка гидравлической системы)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и установка радиатора)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и установка платформы)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(установка кабины и облицовка)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18.1806.1337.34А (18.1806.1337.33А)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(установка кабины и облицовка)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(заправка, запуск, обувание гусениц)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и установка кожуха)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18.1806.1337.37А (18.1806.1337.36А)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и установка кожуха)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18.1806.1337.38А (18.1806.1337.36А)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 (сборка и установка кожуха)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18.1806.1337.40А (18.1806.1337.39А)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18.1806.1337.42 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1339. Участок испытания и окраски ДСТ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18.1806.1339.45А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18.1806.1339.46А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18.1806.1339.47А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18.1806.1339.48А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18.1806.1339.49А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18.1806.1339.50А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18.1806.1339.51А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18.1806.1339.52А (18.1806.1339.44А)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18.1806.1339.54А (18.1806.1339.53А)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18.1806.1339.55А (18.1806.1339.53А)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18.1806.1339.56А (18.1806.1339.53А)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18.1806.1339.57А (18.1806.1339.53А)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моечных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18.1806.1339.61А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18.1806.1339.62А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18.1806.1339.63А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18.1806.1339.64А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18.1806.1339.65А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18.1806.1339.66А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18.1806.1339.67А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18.1806.1339.68А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18.1806.1339.69А (18.1806.1339.60А)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18.1806.1339.70А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18.1806.1339.71А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18.1806.1339.72А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18.1806.1339.73А (18.1806.1339.60А)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18.1806.1339.78А (18.1806.1339.77А)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18.1806.1339.79А (18.1806.1339.77А)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18.1806.1339.80 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1354. Участок сборки ДЭТ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18.1806.1354.85А (18.1806.1354.84А)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18.1806.1354.86А (18.1806.1354.84А)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18.1806.1354.87А (18.1806.1354.84А)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18.1806.1354.89А (18.1806.1354.88А)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18.1806.1354.92А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18.1806.1354.93А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18.1806.1354.94А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18.1806.1354.95А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18.1806.1354.96А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18.1806.1354.97А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18.1806.1354.98А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18.1806.1354.99А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18.1806.1354.100А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18.1806.1354.101А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18.1806.1354.102А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18.1806.1354.103А (18.1806.1354.91А)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18.1806.1354.106А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18.1806.1354.107А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18.1806.1354.108А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18.1806.1354.109А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18.1806.1354.110А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18.1806.1354.111А 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18.1806.1354.112А </w:t>
            </w:r>
            <w:r w:rsidRPr="003C6AB0">
              <w:rPr>
                <w:sz w:val="16"/>
                <w:szCs w:val="16"/>
              </w:rPr>
              <w:lastRenderedPageBreak/>
              <w:t>(18.1806.1354.105А)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Слесарь-электромонтажник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18.1806.1700.113 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18.1806.1700.114 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18.1806.1700.115 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18.1806.3285.118А (18.1806.3285.117А)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18.1806.3285.121А (18.1806.3285.120А)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18.1806.3285.123А (18.1806.3285.122А)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18.1806.3285.126А (18.1806.3285.125А)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18.1806.3285.127А (18.1806.3285.125А)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18.1806.3285.128А (18.1806.3285.125А)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18.1806.3285.129А (18.1806.3285.125А)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18.1806.3285.130 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18.1806.4086.134А (18.1806.4086.133А)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18.1806.4086.135А (18.1806.4086.133А)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18.1806.4086.136А (18.1806.4086.133А)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18.1806.4086.137А (18.1806.4086.133А)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18.1806.5015.138 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18.1806.5015.139А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18.1806.5015.140А (18.1806.5015.139А)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18.1806.5016.143А (18.1806.5016.142А)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18.1806.5016.144А (18.1806.5016.142А)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18.1806.5016.145А (18.1806.5016.142А)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18.1806.5016.146А (18.1806.5016.142А)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18.1806.5016.147А (18.1806.5016.142А)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18.1806.5016.150А </w:t>
            </w:r>
            <w:r w:rsidRPr="003C6AB0">
              <w:rPr>
                <w:sz w:val="16"/>
                <w:szCs w:val="16"/>
              </w:rPr>
              <w:lastRenderedPageBreak/>
              <w:t>(18.1806.5016.149А)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18.1806.5016.151А (18.1806.5016.149А)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18.1806.5016.152А (18.1806.5016.149А)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18.1809. Сборочно-сварочный цех № 300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18.1809.0851.01 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18.1809.0851.02А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18.1809.0851.03А (18.1809.0851.02А)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1334. Участок сборки-сварки БРО и рамы трактора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18.1809.1334.07А (18.1809.1334.06А)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18.1809.1334.08А (18.1809.1334.06А)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18.1809.1334.13А (18.1809.1334.12А)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18.1809.1334.14А (18.1809.1334.12А)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18.1809.1334.15А (18.1809.1334.12А)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18.1809.1334.16А (18.1809.1334.12А)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18.1809.1334.17А (18.1809.1334.12А)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18.1809.1334.19 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18.1809.1334.22А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18.1809.1334.23А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18.1809.1334.24А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18.1809.1334.25А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18.1809.1334.26А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18.1809.1334.27А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18.1809.1334.28А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18.1809.1334.29А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18.1809.1334.30А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18.1809.1334.31А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18.1809.1334.32А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18.1809.1334.33А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18.1809.1334.34А </w:t>
            </w:r>
            <w:r w:rsidRPr="003C6AB0">
              <w:rPr>
                <w:sz w:val="16"/>
                <w:szCs w:val="16"/>
              </w:rPr>
              <w:lastRenderedPageBreak/>
              <w:t>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Электросварщик на </w:t>
            </w:r>
            <w:r>
              <w:rPr>
                <w:sz w:val="18"/>
                <w:szCs w:val="18"/>
              </w:rPr>
              <w:lastRenderedPageBreak/>
              <w:t>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18.1809.1334.35А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18.1809.1334.36А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18.1809.1334.37А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18.1809.1334.38А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18.1809.1334.39А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18.1809.1334.40А (18.1809.1334.21А)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18.1809.1334.42А (18.1809.1334.41А)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1335. Участок сборки-сварки навесного оборудования и узлов колесных погрузчиков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18.1809.1335.46А (18.1809.1335.45А)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18.1809.1335.47А (18.1809.1335.45А)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18.1809.1335.48А (18.1809.1335.45А)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18.1809.1335.52А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18.1809.1335.53А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18.1809.1335.54А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18.1809.1335.55А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18.1809.1335.56А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18.1809.1335.57А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18.1809.1335.58А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18.1809.1335.59А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18.1809.1335.60А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18.1809.1335.61А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18.1809.1335.62А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18.1809.1335.63А (18.1809.1335.51А)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1358. Участок </w:t>
            </w:r>
            <w:proofErr w:type="spellStart"/>
            <w:r w:rsidRPr="00063F8C">
              <w:rPr>
                <w:i/>
                <w:sz w:val="18"/>
                <w:szCs w:val="18"/>
              </w:rPr>
              <w:t>дробеочистки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и окраски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18.1809.1358.64А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18.1809.1358.65А (18.1809.1358.64А)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18.1809.1358.66 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1361. Участок сборки-сварки и механической обработки КБФ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18.1809.1361.67А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18.1809.1361.68А (18.1809.1361.67А)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Наладчик автоматических линий </w:t>
            </w:r>
            <w:r>
              <w:rPr>
                <w:sz w:val="18"/>
                <w:szCs w:val="18"/>
              </w:rPr>
              <w:lastRenderedPageBreak/>
              <w:t>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18.1809.1361.69А (18.1809.1361.67А)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18.1809.1361.71А (18.1809.1361.70А)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18.1809.1361.72А (18.1809.1361.70А)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18.1809.1361.73А (18.1809.1361.70А)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18.1809.1361.74А (18.1809.1361.70А)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18.1809.1361.79А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18.1809.1361.80А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18.1809.1361.81А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18.1809.1361.82А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18.1809.1361.83А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18.1809.1361.84А (18.1809.1361.78А)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18.1809.1361.87 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1356. Участок сборки-сварки  рам тележек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18.1809.1356.89 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18.1809.1356.91А (18.1809.1356.90А)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18.1809.1356.92А (18.1809.1356.90А)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18.1809.1356.94А (18.1809.1356.93А)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18.1809.1356.99А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18.1809.1356.100А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18.1809.1356.101А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18.1809.1356.102А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18.1809.1356.103А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18.1809.1356.104А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18.1809.1356.105А (18.1809.1356.98А)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18.1809.1356.106 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18.1809.1700.107 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18.1809.1700.108 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18.1809.1700.109 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18.1809.3285.111А (18.1809.3285.110А)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18.1809.3285.113А (18.1809.3285.112А)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18.1809.3285.116А (18.1809.3285.115А)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18.1809.3285.119 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18.1809.4086.123А (18.1809.4086.122А)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18.1809.4086.124А (18.1809.4086.122А)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18.1809.4086.125А (18.1809.4086.122А)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18.1809.4086.126А (18.1809.4086.122А)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18.1809.4086.127А (18.1809.4086.122А)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18.1809.5015.128 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18.1809.5015.129 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18.1809.5015.130А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18.1809.5015.131А (18.1809.5015.130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18.1809.5015.132А (18.1809.5015.130А)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18.1809.5015.133 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18.1809.5016.135А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18.1809.5016.136А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18.1809.5016.137А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18.1809.5016.138А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18.1809.5016.139А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18.1809.5016.140А (18.1809.5016.134А)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18.1809.5016.142 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18.1843. Сборочно-сварочный цех № 310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18.1843.0851.01 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18.1843.0851.02 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18.1843.0851.03 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0911. Участок сборки кабины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18.1843.0911.05А (18.1843.0911.04А)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18.1843.0911.09А (18.1843.0911.08А)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18.1843.0911.11 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18.1843.0911.13А (18.1843.0911.12А)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18.1843.0911.14А (18.1843.0911.12А)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18.1843.0911.16А (18.1843.0911.15А)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18.1843.0911.17А (18.1843.0911.15А)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18.1843.0911.18А (18.1843.0911.15А)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18.1843.0911.19А (18.1843.0911.15А)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18.1843.0911.20А (18.1843.0911.15А)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18.1843.0911.22А (18.1843.0911.21А)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18.1843.0911.23А (18.1843.0911.21А)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18.1843.0911.27А 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18.1843.0911.28А 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18.1843.0911.29А 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18.1843.0911.30А 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18.1843.0911.31А </w:t>
            </w:r>
            <w:r w:rsidRPr="003C6AB0">
              <w:rPr>
                <w:sz w:val="16"/>
                <w:szCs w:val="16"/>
              </w:rPr>
              <w:lastRenderedPageBreak/>
              <w:t>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Электросварщик на </w:t>
            </w:r>
            <w:r>
              <w:rPr>
                <w:sz w:val="18"/>
                <w:szCs w:val="18"/>
              </w:rPr>
              <w:lastRenderedPageBreak/>
              <w:t>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18.1843.0911.32А (18.1843.0911.26А)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0920. Участок газовой резки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18.1843.0920.34А (18.1843.0920.33А)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сварочного и </w:t>
            </w:r>
            <w:proofErr w:type="spellStart"/>
            <w:r>
              <w:rPr>
                <w:sz w:val="18"/>
                <w:szCs w:val="18"/>
              </w:rPr>
              <w:t>газоплазморезательного</w:t>
            </w:r>
            <w:proofErr w:type="spellEnd"/>
            <w:r>
              <w:rPr>
                <w:sz w:val="18"/>
                <w:szCs w:val="18"/>
              </w:rPr>
              <w:t xml:space="preserve">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18.1843.0920.39А (18.1843.0920.38А)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18.1843.0920.45А (18.1843.0920.44А)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18.1843.0920.47 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0921. Участок сборки-сварки </w:t>
            </w:r>
            <w:proofErr w:type="spellStart"/>
            <w:r w:rsidRPr="00063F8C">
              <w:rPr>
                <w:i/>
                <w:sz w:val="18"/>
                <w:szCs w:val="18"/>
              </w:rPr>
              <w:t>гидробаков</w:t>
            </w:r>
            <w:proofErr w:type="spellEnd"/>
            <w:r w:rsidRPr="00063F8C">
              <w:rPr>
                <w:i/>
                <w:sz w:val="18"/>
                <w:szCs w:val="18"/>
              </w:rPr>
              <w:t>, топливных баков и облицовки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18.1843.0921.49А (18.1843.0921.48А)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Сварщик на машинах контактной (прессовой) сварки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18.1843.0921.58 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18.1843.0921.61А (18.1843.0921.60А)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18.1843.0921.63А (18.1843.0921.62А)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18.1843.0921.64А (18.1843.0921.62А)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18.1843.0921.65А (18.1843.0921.62А)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18.1843.0921.68А (18.1843.0921.67А)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на автоматических и полуавтоматических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0922. Участок прессов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</w:t>
            </w:r>
            <w:r>
              <w:rPr>
                <w:sz w:val="18"/>
                <w:szCs w:val="18"/>
              </w:rPr>
              <w:lastRenderedPageBreak/>
              <w:t>холодноштамповочного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18.1843.0922.75 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Правильщик на машинах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18.1843.0922.81 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Штамповщик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1086. Участок окраски и транспортировки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18.1843.1086.83А (18.1843.1086.82А)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18.1843.1086.84А (18.1843.1086.82А)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18.1843.1086.85А (18.1843.1086.82А)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Маляр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18.1843.1086.89А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18.1843.1086.90А (18.1843.1086.89А)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18.1843.1086.91А (18.1843.1086.89А)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18.1843.1086.92А (18.1843.1086.89А)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18.1843.1086.93А (18.1843.1086.89А)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поста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18.1843.1086.95 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18.1843.1700.96 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18.1843.1700.97 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18.1843.1700.98 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</w:t>
            </w:r>
            <w:r w:rsidRPr="00063F8C">
              <w:rPr>
                <w:i/>
                <w:sz w:val="18"/>
                <w:szCs w:val="18"/>
              </w:rPr>
              <w:lastRenderedPageBreak/>
              <w:t>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18.1843.3285.99А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18.1843.3285.100А (18.1843.3285.99А)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18.1843.3285.101 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18.1843.3285.102 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производства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18.1843.3285.103 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18.1843.3285.104 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18.1843.4086.105 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18.1843.4086.106 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18.1843.4086.107А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18.1843.4086.108А (18.1843.4086.107А)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18.1843.5015.113А (18.1843.5015.112А)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18.1843.5015.114А (18.1843.5015.112А)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18.1843.5015.115А (18.1843.5015.112А)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18.1843.5015.116А (18.1843.5015.112А)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18.1843.5015.117А (18.1843.5015.112А)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18.1843.5016.118А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18.1843.5016.119А (18.1843.5016.118А)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18.1843.5016.120А (18.1843.5016.118</w:t>
            </w:r>
            <w:r w:rsidRPr="003C6AB0">
              <w:rPr>
                <w:sz w:val="16"/>
                <w:szCs w:val="16"/>
              </w:rPr>
              <w:lastRenderedPageBreak/>
              <w:t>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18.1843.5016.121А (18.1843.5016.118А)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18.1843.5016.122 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18.1843.5016.123 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19.1905. Термический цех-8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0500. Участок термообработки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19.1905.0500.02А (19.1905.0500.01А)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19.1905.0500.04А (19.1905.0500.03А)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19.1905.0500.05А (19.1905.0500.03А)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19.1905.0500.07А (19.1905.0500.06А)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19.1905.0500.10А (19.1905.0500.09А)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19.1905.0500.12А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19.1905.0500.13А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19.1905.0500.14А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19.1905.0500.15А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19.1905.0500.16А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19.1905.0500.17А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19.1905.0500.18А (19.1905.0500.11А)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19.1905.0500.19А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19.1905.0500.20А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19.1905.0500.21А (19.1905.0500.11А)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19.1905.0500.25А (19.1905.0500.24А)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19.1905.0500.26А (19.1905.0500.24А)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0504. Участок покрытия металлов гальваническим способом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19.1905.0504.27А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19.1905.0504.28А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19.1905.0504.29А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19.1905.0504.30А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19.1905.0504.31А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19.1905.0504.32А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19.1905.0504.33А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19.1905.0504.34А (19.1905.0504.27А)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19.1905.0504.36А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19.1905.0504.37А (19.1905.0504.35А)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19.1905.0504.38А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19.1905.0504.39А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19.1905.0504.40А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19.1905.0504.41А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19.1905.0504.42А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19.1905.0504.43А (19.1905.0504.35А)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Заливщик </w:t>
            </w:r>
            <w:proofErr w:type="spellStart"/>
            <w:r>
              <w:rPr>
                <w:sz w:val="18"/>
                <w:szCs w:val="18"/>
              </w:rPr>
              <w:t>свинцово-оловянистых</w:t>
            </w:r>
            <w:proofErr w:type="spellEnd"/>
            <w:r>
              <w:rPr>
                <w:sz w:val="18"/>
                <w:szCs w:val="18"/>
              </w:rPr>
              <w:t xml:space="preserve"> сплавов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Корректировщик ванн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Корректировщик ванн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19.1905.0504.48 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Травильщик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1005. Пружинный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Пружинщик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Пружинщик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19.1905.1005.53А (19.1905.1005.52А)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Пружинщик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19.1905.1005.54А (19.1905.1005.52А)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Пружинщик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19.1905.1005.55А (19.1905.1005.52А)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Пружинщик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19.1905.1005.61А (19.1905.1005.60А)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1700. Управление заводами </w:t>
            </w:r>
            <w:r w:rsidRPr="00063F8C">
              <w:rPr>
                <w:i/>
                <w:sz w:val="18"/>
                <w:szCs w:val="18"/>
              </w:rPr>
              <w:lastRenderedPageBreak/>
              <w:t>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19.1905.1700.62 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19.1905.1700.63 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19.1905.1700.64 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3700. Ремонтно-инструментальный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19.1905.3700.65 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19.1905.4200.67А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19.1905.4200.68А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19.1905.4200.69А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19.1905.4200.70А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19.1905.4200.71А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19.1905.4200.72А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19.1905.4200.73А (19.1905.4200.67А)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19.1905.4200.74 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19.1905.5200.75А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19.1905.5200.76А (19.1905.5200.75А)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19.1905.5200.77А (19.1905.5200.75А)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19.1905.5200.78А (19.1905.5200.75А)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19.1905.5200.79А </w:t>
            </w:r>
            <w:r w:rsidRPr="003C6AB0">
              <w:rPr>
                <w:sz w:val="16"/>
                <w:szCs w:val="16"/>
              </w:rPr>
              <w:lastRenderedPageBreak/>
              <w:t>(19.1905.5200.75А)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19.1905.5200.80 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19.1905.8300.81А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19.1905.8300.82А (19.1905.8300.81А)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18.1811. Термический цех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0517. Участок термообработки № 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18.1811.0517.02А (18.1811.0517.01А)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оборудования и агрегатов в термообработке (электрическая часть)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оборудования и агрегатов в термообработке (по газу)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оборудования и агрегатов в термообработке (механическая часть)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оборудования и агрегатов в термообработке (ТВЧ)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18.1811.0517.08А (18.1811.0517.07А)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18.1811.0517.09А (18.1811.0517.07А)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18.1811.0517.10А (18.1811.0517.07А)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18.1811.0517.11А (18.1811.0517.07А)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18.1811.0517.13А 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18.1811.0517.14А 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18.1811.0517.15А </w:t>
            </w:r>
            <w:r w:rsidRPr="003C6AB0">
              <w:rPr>
                <w:sz w:val="16"/>
                <w:szCs w:val="16"/>
              </w:rPr>
              <w:lastRenderedPageBreak/>
              <w:t>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18.1811.0517.16А 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18.1811.0517.17А 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18.1811.0517.18А (18.1811.0517.12А)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18.1811.0517.19А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(Гальванический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18.1811.0517.20А (18.1811.0517.19А)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(Гальванический участок)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18.1811.0517.23А (18.1811.0517.22А)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18.1811.0517.24А (18.1811.0517.22А)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18.1811.0517.25А (18.1811.0517.22А)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0518. Участок термообработки № 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18.1811.0518.27А (18.1811.0518.26А)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18.1811.0518.29А (18.1811.0518.28А)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18.1811.0518.31А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18.1811.0518.32А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18.1811.0518.33А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18.1811.0518.34А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18.1811.0518.35А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18.1811.0518.36А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18.1811.0518.37А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18.1811.0518.38А (18.1811.0518.30А)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(Цементация)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18.1811.0518.41А (18.1811.0518.40А)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18.1811.0518.42А (18.1811.0518.40А)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18.1811.0518.43 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Чистильщик металла, отливок, изделий и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0851. </w:t>
            </w:r>
            <w:proofErr w:type="spellStart"/>
            <w:r w:rsidRPr="00063F8C">
              <w:rPr>
                <w:i/>
                <w:sz w:val="18"/>
                <w:szCs w:val="18"/>
              </w:rPr>
              <w:t>Техбюро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18.1811.0851.44 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18.1811.0851.45 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 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18.1811.1700.49А (18.1811.1700.48А)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18.1811.1700.50А (18.1811.1700.48А)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18.1811.1700.51А (18.1811.1700.48А)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18.1811.1700.52А (18.1811.1700.48А)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18.1811.1700.53 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1863. Гальванический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18.1811.1863.54А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18.1811.1863.55А (18.1811.1863.54А)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18.1811.1863.57А (18.1811.1863.56А)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Корректировщик ванн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18.1811.1863.60 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3285. Производственно-диспетчерское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18.1811.3285.61 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18.1811.3285.62 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18.1811.3285.63 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18.1811.3285.64 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18.1811.3285.65 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планово-диспетчерского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4086. Хозяйственный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18.1811.4086.66 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5015.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18.1811.5015.67 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18.1811.5015.69А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18.1811.5015.70А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18.1811.5015.71А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18.1811.5015.72А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18.1811.5015.73А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18.1811.5015.74А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18.1811.5015.75А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18.1811.5015.76А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18.1811.5015.77А (18.1811.5015.69А)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18.1811.5015.78А (18.1811.5015.69А)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18.1811.5015.79 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5016.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18.1811.5016.81А (18.1811.5016.80А)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18.1811.5016.82А (18.1811.5016.80А)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Огнеупорщик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18.1811.5016.86А (18.1811.5016.85А)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18.1811.5016.87А (18.1811.5016.85А)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18.1811.5016.88А (18.1811.5016.85А)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18.1811.5016.89А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18.1811.5016.90А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18.1811.5016.91А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18.1811.5016.92А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18.1811.5016.93А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18.1811.5016.94А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18.1811.5016.95А (18.1811.5016.89А)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(Участок термообработки №2)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18.1811.5016.96 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31.3129. СКБ ДСТ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1368. Бюро испытаний и исследований ДСТ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31.3129.1368.01 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31.3129.1368.02 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31.3129.1368.03 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6317. Участок сборки опытной ДСТ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31.3129.6317.05А (31.3129.6317.04А)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31.3129.6317.06А (31.3129.6317.04А)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31.3129.6317.07А (31.3129.6317.04А)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31.3129.6317.08А (31.3129.6317.04А)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Водитель-испытатель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моечных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31.3129.6317.12 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38.3384. Центр информационных технологий (ЦИТ)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центра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5702. Участок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Кабельщик-спайщик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38.3384.5702.05А (38.3384.5702.04А)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38.3384.5702.06А (38.3384.5702.04А)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аппаратуры и устройств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аппаратуры и устройств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38.3384.5702.09 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станционного оборудования телефонной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7845. Участок полиграфии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Корректор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резальных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копировальных и множительных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копировальных и множительных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Переплетчик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плоской печати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38.3384.7845.17 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7847. Отдел сетевой инфраструктуры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38.3384.7847.18 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7848. Управление программирования и проектирования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38.3384.7848.19 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7851. Отдел развития АСУ производством и сопровождение конструкторско-технологической подготовки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38.3384.7851.20 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7852. Отдел сетевых технологий </w:t>
            </w:r>
            <w:r w:rsidRPr="00063F8C">
              <w:rPr>
                <w:i/>
                <w:sz w:val="18"/>
                <w:szCs w:val="18"/>
              </w:rPr>
              <w:lastRenderedPageBreak/>
              <w:t>и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38.3384.7852.21 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7855. Бюро поддержки пользователей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38.3384.7855.25А (38.3384.7855.24А)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38.3384.7855.26А (38.3384.7855.24А)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38.3384.7855.27А (38.3384.7855.24А)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38.3384.7855.28А (38.3384.7855.24А)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38.3384.7855.29А (38.3384.7855.24А)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7856. Бюро сопровождения ПО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38.3384.7856.32А (38.3384.7856.31А)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38.3384.7856.33А (38.3384.7856.31А)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38.3384.7856.34А (38.3384.7856.31А)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38.3384.7856.36А (38.3384.7856.35А)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7857. Бюро сетевой инфраструктуры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38.3384.7857.38 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38.3384.7857.39А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Наладчик контрольно-измерительных приборов и </w:t>
            </w:r>
            <w:r>
              <w:rPr>
                <w:sz w:val="18"/>
                <w:szCs w:val="18"/>
              </w:rPr>
              <w:lastRenderedPageBreak/>
              <w:t>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38.3384.7857.40А (38.3384.7857.39А)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аппаратуры и устройств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38.3384.7857.43А (38.3384.7857.42А)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аппаратуры и устройств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38.3384.7857.44 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аппаратуры и устройств связи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7861. Отдел системного администрирования и полиграфии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38.3384.7861.45 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7862. Бюро системного администрирования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38.3384.7862.46 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38.3384.7862.47А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38.3384.7862.48А (38.3384.7862.47А)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38.3384.7862.49А (38.3384.7862.47А)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38.3384.7862.50А (38.3384.7862.47А)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38.3384.7862.51А (38.3384.7862.47А)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контрольно-измерительных приборов и автоматики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38.3384.7862.53 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оператор электронно-вычислительных и вычислительных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7863. Отдел по аналитике, разработке и сопровождению ПО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38.3384.7863.54 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7864. Бюро аналитики и управления информационными системами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38.3384.7864.55 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38.3384.7864.56А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38.3384.7864.57А (38.3384.7864.56А)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38.3384.7864.58А (38.3384.7864.56А)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38.3384.7864.59А (38.3384.7864.56А)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 2 категории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38.3384.7864.62 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Специалист 2 </w:t>
            </w:r>
            <w:proofErr w:type="spellStart"/>
            <w:r>
              <w:rPr>
                <w:sz w:val="18"/>
                <w:szCs w:val="18"/>
              </w:rPr>
              <w:t>ктегории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7865. Бюро сопровождения системы управления персоналом и разработки ПО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инженер-программист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38.3384.7865.65А (38.3384.7865.64А)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38.3384.7865.66А (38.3384.7865.64А)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38.3384.7865.67А (38.3384.7865.64А)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38.3384.7865.68А (38.3384.7865.64А)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38.3384.7865.69 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19.1908. Цех топливной аппаратуры (ЦТА)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0500. Участок термообработки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Гальваник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19.1908.0500.04А (19.1908.0500.03А)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19.1908.0500.05А (19.1908.0500.03А)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19.1908.0500.06А (19.1908.0500.03А)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19.1908.0500.07А </w:t>
            </w:r>
            <w:r w:rsidRPr="003C6AB0">
              <w:rPr>
                <w:sz w:val="16"/>
                <w:szCs w:val="16"/>
              </w:rPr>
              <w:lastRenderedPageBreak/>
              <w:t>(19.1908.0500.03А)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19.1908.0500.08А (19.1908.0500.03А)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19.1908.0500.10А (19.1908.0500.09А)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Термист на установках ТВЧ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0616. Участок изготовления распылителя и сборки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моечных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19.1908.0616.15А (19.1908.0616.14А)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19.1908.0616.25 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1031. Участок плунжерной пары и клапанов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19.1908.1031.26А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19.1908.1031.27А (19.1908.1031.26А)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19.1908.1031.30А (19.1908.1031.29А)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19.1908.1031.33А (19.1908.1031.32А)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Доводчик-притирщик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19.1908.1031.34А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19.1908.1031.35А (19.1908.1031.34А)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19.1908.1031.36А (19.1908.1031.34А)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19.1908.1031.37А (19.1908.1031.34А)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19.1908.1031.38А (19.1908.1031.34А)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19.1908.1031.42А (19.1908.1031.41А)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19.1908.1031.46А (19.1908.1031.45А)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19.1908.1031.48А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19.1908.1031.49А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19.1908.1031.50А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19.1908.1031.51А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19.1908.1031.52А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19.1908.1031.53А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19.1908.1031.54А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19.1908.1031.55А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19.1908.1031.56А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19.1908.1031.57А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19.1908.1031.58А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19.1908.1031.59А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19.1908.1031.60А (19.1908.1031.47А)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19.1908.1031.63А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19.1908.1031.64А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19.1908.1031.65А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19.1908.1031.66А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19.1908.1031.67А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19.1908.1031.68А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19.1908.1031.69А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19.1908.1031.70А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19.1908.1031.71А (19.1908.1031.62А)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1070. Участок изготовления </w:t>
            </w:r>
            <w:r w:rsidRPr="00063F8C">
              <w:rPr>
                <w:i/>
                <w:sz w:val="18"/>
                <w:szCs w:val="18"/>
              </w:rPr>
              <w:lastRenderedPageBreak/>
              <w:t>турбокомпрессора и сборки насоса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19.1908.1070.72А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19.1908.1070.73А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19.1908.1070.74А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19.1908.1070.75А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19.1908.1070.76А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19.1908.1070.77А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19.1908.1070.78А (19.1908.1070.72А)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станков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19.1908.1070.85А (19.1908.1070.84А)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Сверловщик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19.1908.1070.88А (19.1908.1070.87А)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топливной аппаратуре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19.1908.1070.91А (19.1908.1070.90А)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топливной аппаратуре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19.1908.1070.92А (19.1908.1070.90А)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топливной аппаратуре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19.1908.1070.93 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19.1908.1070.95 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1071. Автоматно-механический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19.1908.1071.97А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19.1908.1071.98А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19.1908.1071.99А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19.1908.1071.100А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19.1908.1071.101А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19.1908.1071.102А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19.1908.1071.103А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19.1908.1071.104А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19.1908.1071.105А (19.1908.1071.97А)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19.1908.1071.110А (19.1908.1071.109А)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широкого профиля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19.1908.1071.111 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19.1908.1071.114А (19.1908.1071.113А)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1700. Управление заводами(производствами, цехами) (директора, начальники цехов, отделов, сменные начальники, заместители)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19.1908.1700.115 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подготовке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19.1908.1700.116 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 по производству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19.1908.1700.117 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19.1908.1700.118 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3700. Ремонтно-инструментальный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19.1908.3700.124А (19.1908.3700.123А)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19.1908.3700.126 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3814. Участок инструментального 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Бакелитчик</w:t>
            </w:r>
            <w:proofErr w:type="spellEnd"/>
            <w:r>
              <w:rPr>
                <w:sz w:val="18"/>
                <w:szCs w:val="18"/>
              </w:rPr>
              <w:t xml:space="preserve"> (пропитчик)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19.1908.3814.129А (19.1908.3814.128А)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19.1908.3814.130А (19.1908.3814.128А)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19.1908.3814.131А (19.1908.3814.128А)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Заточник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19.1908.3814.135А (19.1908.3814.134А)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19.1908.3814.136А (19.1908.3814.134А)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19.1908.3814.137А (19.1908.3814.134А)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19.1908.3814.138А (19.1908.3814.134А)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19.1908.4200.141А (19.1908.4200.140А)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19.1908.4200.142А (19.1908.4200.140А)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19.1908.4200.143А (19.1908.4200.140А)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19.1908.4200.144А (19.1908.4200.140А)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19.1908.4200.145 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5200. Участок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19.1908.5200.146А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19.1908.5200.147А (19.1908.5200.146А)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19.1908.5200.148А (19.1908.5200.146А)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19.1908.5200.149 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Электрогазосварщик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19.1908.5200.151А (19.1908.5200.150А)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19.1908.5200.152А (19.1908.5200.150А)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19.1908.5200.153А (19.1908.5200.150А)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19.1908.5200.154А (19.1908.5200.150А)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19.1908.5200.155А </w:t>
            </w:r>
            <w:r w:rsidRPr="003C6AB0">
              <w:rPr>
                <w:sz w:val="16"/>
                <w:szCs w:val="16"/>
              </w:rPr>
              <w:lastRenderedPageBreak/>
              <w:t>(19.1908.5200.150А)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Электромонтер по ремонту и </w:t>
            </w:r>
            <w:r>
              <w:rPr>
                <w:sz w:val="18"/>
                <w:szCs w:val="18"/>
              </w:rPr>
              <w:lastRenderedPageBreak/>
              <w:t>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19.1908.5200.156 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Электромонтер по ремонту и обслуживанию электрооборудования (терм </w:t>
            </w:r>
            <w:proofErr w:type="spellStart"/>
            <w:r>
              <w:rPr>
                <w:sz w:val="18"/>
                <w:szCs w:val="18"/>
              </w:rPr>
              <w:t>уч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 (намотка)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19.1908.5200.158 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Энергетик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8300. Группа технологической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19.1908.8300.159 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19.1908.8300.160 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19.1908.8300.161 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автоматических линий и агрегатных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30.3070. Цех технологического транспорта (ЦТТ)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30.3070.1600.01 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4020. Участок подготовки 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безопасности движения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транспорту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материально-техническому снабжению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30.3070.4020.09А (30.3070.4020.08А)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30.3070.4020.10А (30.3070.4020.08А)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30.3070.4020.11А (30.3070.4020.08А)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топливной аппаратуре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30.3070.4020.15 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по ремонту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30.3070.4020.17 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электрооборудования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6141. Участок эксплуатации ЛП, ПИМ, ПДД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30.3070.6141.18 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30.3070.6141.19 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 Т-3)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30.3070.6141.22А (30.3070.6141.21А)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 Т-3)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30.3070.6141.23А (30.3070.6141.21А)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 Т-3)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30.3070.6141.25А (30.3070.6141.24А)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30.3070.6141.26А (30.3070.6141.24А)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30.3070.6141.27А (30.3070.6141.24А)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30.3070.6141.29А (30.3070.6141.28А)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30.3070.6141.30А (30.3070.6141.28А)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30.3070.6141.31А (30.3070.6141.28А)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 Т-1)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30.3070.6141.33А (30.3070.6141.32А)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30.3070.6141.34А (30.3070.6141.32А)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30.3070.6141.36А (30.3070.6141.35А)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30.3070.6141.39А (30.3070.6141.38А)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30.3070.6141.40А (30.3070.6141.38А)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30.3070.6141.42А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30.3070.6141.43А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30.3070.6141.44А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30.3070.6141.45А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30.3070.6141.46А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30.3070.6141.47А (30.3070.6141.41А)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30.3070.6141.49А (30.3070.6141.48А)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30.3070.6141.50А (30.3070.6141.48А)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30.3070.6141.51А (30.3070.6141.48А)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30.3070.6141.52А (30.3070.6141.48А)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Водитель </w:t>
            </w:r>
            <w:proofErr w:type="spellStart"/>
            <w:r>
              <w:rPr>
                <w:sz w:val="18"/>
                <w:szCs w:val="18"/>
              </w:rPr>
              <w:t>электро</w:t>
            </w:r>
            <w:proofErr w:type="spellEnd"/>
            <w:r>
              <w:rPr>
                <w:sz w:val="18"/>
                <w:szCs w:val="18"/>
              </w:rPr>
              <w:t>- и автотележки (ПДД)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 (ЛП)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30.3070.6141.56А </w:t>
            </w:r>
            <w:r w:rsidRPr="003C6AB0">
              <w:rPr>
                <w:sz w:val="16"/>
                <w:szCs w:val="16"/>
              </w:rPr>
              <w:lastRenderedPageBreak/>
              <w:t>(30.3070.6141.55А)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Аккумуляторщик (ЛП)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30.3070.6141.57А (30.3070.6141.55А)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30.3070.6141.58А (30.3070.6141.55А)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 (ЛП)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30.3070.6141.59А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30.3070.6141.60А (30.3070.6141.59А)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30.3070.6141.62А (30.3070.6141.61А)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30.3070.6141.64А (30.3070.6141.63А)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 (ЦЦЛ)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30.3070.6141.67А (30.3070.6141.66А)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 (ЦЦЛ)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30.3070.6141.68А (30.3070.6141.66А)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 (ЦЦЛ)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30.3070.6141.69А (30.3070.6141.66А)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в литейном производстве (ЦЦЛ)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30.3070.6141.70А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30.3070.6141.71А (30.3070.6141.70А)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перегрузочных машин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6642. Автоколонна №1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автоколонны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автомобильной 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30.3070.6642.74А (30.3070.6642.73А)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автомобильной 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30.3070.6642.75А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(Форд Фокус № 072)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30.3070.6642.76А (30.3070.6642.75А)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(Форд Фокус № 618)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920)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30.3070.6642.78А (30.3070.6642.77А)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920)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30.3070.6642.79А (30.3070.6642.77А)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920)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213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30.3070.6642.81А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Т 619 НВ)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30.3070.6642.82А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215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30.3070.6642.83А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213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30.3070.6642.84А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210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30.3070.6642.85А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221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30.3070.6642.86А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444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30.3070.6642.87А (30.3070.6642.80А)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Камри</w:t>
            </w:r>
            <w:proofErr w:type="spellEnd"/>
            <w:r>
              <w:rPr>
                <w:sz w:val="18"/>
                <w:szCs w:val="18"/>
              </w:rPr>
              <w:t xml:space="preserve"> № О 232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Хайс</w:t>
            </w:r>
            <w:proofErr w:type="spellEnd"/>
            <w:r>
              <w:rPr>
                <w:sz w:val="18"/>
                <w:szCs w:val="18"/>
              </w:rPr>
              <w:t xml:space="preserve"> № 673)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(Шкода № В 244 ОК)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(ВМW № О 087 ОО)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(Фольксваген № 624)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(ПАЗ № А814 НН)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147)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30.3070.6642.94А (30.3070.6642.93А)</w:t>
            </w:r>
            <w:r w:rsidRPr="003C6A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Водитель автомобиля (ЗИЛ № </w:t>
            </w:r>
            <w:r>
              <w:rPr>
                <w:sz w:val="18"/>
                <w:szCs w:val="18"/>
              </w:rPr>
              <w:lastRenderedPageBreak/>
              <w:t>15)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30.3070.6642.95А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48)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30.3070.6642.96А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77)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30.3070.6642.97А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008)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30.3070.6642.98А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30.3070.6642.99А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71)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30.3070.6642.100А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28)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30.3070.6642.101А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75)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30.3070.6642.102А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30.3070.6642.103А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78)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30.3070.6642.104А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80)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30.3070.6642.105А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100)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30.3070.6642.106А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439)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30.3070.6642.107А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45)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30.3070.6642.108А (30.3070.6642.93А)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22)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(УРАЛ № 200)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А 314 НН)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30.3070.6642.111А 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120)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30.3070.6642.112А </w:t>
            </w:r>
            <w:r w:rsidRPr="003C6AB0">
              <w:rPr>
                <w:sz w:val="16"/>
                <w:szCs w:val="16"/>
              </w:rPr>
              <w:lastRenderedPageBreak/>
              <w:t>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Водитель автомобиля (КАМАЗ </w:t>
            </w:r>
            <w:r>
              <w:rPr>
                <w:sz w:val="18"/>
                <w:szCs w:val="18"/>
              </w:rPr>
              <w:lastRenderedPageBreak/>
              <w:t>№ 025)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30.3070.6642.113А 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131)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30.3070.6642.114А 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118)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30.3070.6642.115А 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88)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30.3070.6642.116А (30.3070.6642.110А)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116)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(МАЗ № 203)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30.3070.6642.118А (30.3070.6642.117А)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(МАЗ № 204)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30.3070.6642.119А (30.3070.6642.117А)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(МАЗ № 206)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188)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(УАЗ № О 984 ТО)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(ПК-46 № 011)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424)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30.3070.6642.124А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429)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30.3070.6642.125А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427)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30.3070.6642.126А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421)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30.3070.6642.127А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432)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30.3070.6642.128А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433)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30.3070.6642.129А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425)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30.3070.6642.130А (30.3070.6642.123А)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 (№ 075)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30.3070.6642.131А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 (Б-11 № 370)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30.3070.6642.132А (30.3070.6642.131А)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 (Б-11 № 369)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 (№ 016)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(К-701 № 004)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 № 001)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30.3070.6642.136А (30.3070.6642.135А)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 № 014)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30.3070.6642.137А (30.3070.6642.135А)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 № 007)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30.3070.6642.138А (30.3070.6642.135А)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 (МТЗ № 017)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6696. Автоколонна №2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30.3070.6696.139 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автоколонны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автомобильной 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30.3070.6696.141А (30.3070.6696.140А)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автомобильной колонны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359)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30.3070.6696.143А (30.3070.6696.142А)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359)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212)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30.3070.6696.145А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212)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30.3070.6696.146А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212)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30.3070.6696.147А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517)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30.3070.6696.148А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517)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30.3070.6696.149А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517)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30.3070.6696.150А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632)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30.3070.6696.151А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632)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30.3070.6696.152А (30.3070.6696.144А)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632)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431)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30.3070.6696.154А (30.3070.6696.153А)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 № У 300 ОМ)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(Газель № 721)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(Соболь № 200)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702)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30.3070.6696.158А (30.3070.6696.157А)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639)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30.3070.6696.159А (30.3070.6696.157А)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(ЗИЛ № 637)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312)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30.3070.6696.161А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313)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30.3070.6696.162А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186)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30.3070.6696.163А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191)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30.3070.6696.164А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361)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30.3070.6696.165А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362)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30.3070.6696.166А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389)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30.3070.6696.167А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468)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30.3070.6696.168А (30.3070.6696.160А)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(КАМАЗ № 615)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 xml:space="preserve">18.1804. Цех подготовки </w:t>
            </w:r>
            <w:r w:rsidRPr="00063F8C">
              <w:rPr>
                <w:b/>
                <w:sz w:val="18"/>
                <w:szCs w:val="18"/>
              </w:rPr>
              <w:lastRenderedPageBreak/>
              <w:t>производства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0866. Участок по изготовлению и ремонту техоснастки и инструмента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18.1804.0866.01А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18.1804.0866.02А (18.1804.0866.01А)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18.1804.0866.03А (18.1804.0866.01А)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18.1804.0866.04А (18.1804.0866.01А)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18.1804.0866.05А (18.1804.0866.01А)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19.1903. </w:t>
            </w:r>
            <w:proofErr w:type="spellStart"/>
            <w:r w:rsidRPr="00063F8C">
              <w:rPr>
                <w:b/>
                <w:sz w:val="18"/>
                <w:szCs w:val="18"/>
              </w:rPr>
              <w:t>Механо-сборочный</w:t>
            </w:r>
            <w:proofErr w:type="spellEnd"/>
            <w:r w:rsidRPr="00063F8C">
              <w:rPr>
                <w:b/>
                <w:sz w:val="18"/>
                <w:szCs w:val="18"/>
              </w:rPr>
              <w:t xml:space="preserve"> цех - 6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0914. Участок перспективных двигателей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19.1903.0914.01 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1060. Участок штамповки, сборки, сварки и окраски деталей и узлов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19.1903.1060.02А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Гидропескоструйщик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19.1903.1060.03А (19.1903.1060.02А)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Гидропескоструйщик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19.1903.1060.04А (19.1903.1060.02А)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Гидропескоструйщик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1061. Участок обработки корпусных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19.1903.1061.05А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19.1903.1061.06А (19.1903.1061.05А)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станков и манипуляторов с программным управлением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1077. Участок плавления и заливки вкладышей, </w:t>
            </w:r>
            <w:proofErr w:type="spellStart"/>
            <w:r w:rsidRPr="00063F8C">
              <w:rPr>
                <w:i/>
                <w:sz w:val="18"/>
                <w:szCs w:val="18"/>
              </w:rPr>
              <w:t>мехобработки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шестерен и алюминиевых деталей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19.1903.1077.07 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19.1903.1077.08 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автоматов и полуавтоматов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19.1903.1077.09 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4200. Участок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19.1903.4200.10А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19.1903.4200.11А (19.1903.4200.10А)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19.1906. </w:t>
            </w:r>
            <w:proofErr w:type="spellStart"/>
            <w:r w:rsidRPr="00063F8C">
              <w:rPr>
                <w:b/>
                <w:sz w:val="18"/>
                <w:szCs w:val="18"/>
              </w:rPr>
              <w:t>Механо-сборочный</w:t>
            </w:r>
            <w:proofErr w:type="spellEnd"/>
            <w:r w:rsidRPr="00063F8C">
              <w:rPr>
                <w:b/>
                <w:sz w:val="18"/>
                <w:szCs w:val="18"/>
              </w:rPr>
              <w:t xml:space="preserve"> цех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1069. Участок гидротрансформаторов и конических шестерен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19.1906.1069.01 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на пилах, ножовках и станках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1078. Участок стальных, алюминиевых деталей и сборки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19.1906.1078.02 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Наладчик шлифовальных станков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1079. Участок поршневых колец и </w:t>
            </w:r>
            <w:proofErr w:type="spellStart"/>
            <w:r w:rsidRPr="00063F8C">
              <w:rPr>
                <w:i/>
                <w:sz w:val="18"/>
                <w:szCs w:val="18"/>
              </w:rPr>
              <w:t>распредвала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19.1906.1079.03 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19.1914. Управление технического контроля по двигателям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1116. Отдел технического контроля заготовительных цехов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19.1914.1116.01 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1117. Отдел технического контроля по двигателям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19.1914.1117.02 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1118. Группа по рекламационной работе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19.1914.1118.03 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19.1914.1118.04 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1127. Бюро технического контроля ЦТЦЛ и ЦОЛ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19.1914.1127.05А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19.1914.1127.06А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19.1914.1127.07А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19.1914.1127.08А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19.1914.1127.09А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19.1914.1127.10А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19.1914.1127.11А (19.1914.1127.05А)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19.1914.1127.14А (19.1914.1127.13А)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в литейном производстве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19.1914.1127.15 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1129. Бюро технического </w:t>
            </w:r>
            <w:proofErr w:type="spellStart"/>
            <w:r w:rsidRPr="00063F8C">
              <w:rPr>
                <w:i/>
                <w:sz w:val="18"/>
                <w:szCs w:val="18"/>
              </w:rPr>
              <w:t>контрол</w:t>
            </w:r>
            <w:proofErr w:type="spellEnd"/>
            <w:r w:rsidRPr="00063F8C">
              <w:rPr>
                <w:i/>
                <w:sz w:val="18"/>
                <w:szCs w:val="18"/>
              </w:rPr>
              <w:t xml:space="preserve"> СБ-9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19.1914.1129.16А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19.1914.1129.17А (19.1914.1129.16А)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19.1914.1129.18А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19.1914.1129.19А (19.1914.1129.18А)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19.1914.1129.20А (19.1914.1129.18А)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19.1914.1129.21А (19.1914.1129.18А)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19.1914.1129.22А (19.1914.1129.18А)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19.1914.1129.25А (19.1914.1129.24А)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19.1914.1129.26А (19.1914.1129.24А)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19.1914.1129.27 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19.1914.1129.28 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1130. Бюро технического контроля МСЦ-6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19.1914.1130.29А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19.1914.1130.30А (19.1914.1130.29А)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19.1914.1130.31А (19.1914.1130.29А)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19.1914.1130.32А (19.1914.1130.29А)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19.1914.1130.33А (19.1914.1130.29А)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малярных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19.1914.1130.35 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1131. Бюро технического контроля АМЦ, ЦВТС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19.1914.1131.36А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19.1914.1131.37А (19.1914.1131.36А)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19.1914.1131.38А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19.1914.1131.39А (19.1914.1131.38А)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19.1914.1131.40А (19.1914.1131.38А)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19.1914.1131.46А (19.1914.1131.45А)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19.1914.1131.47 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19.1914.1131.48 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1132. Бюро технического контроля МСЦ, МСЦ-4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19.1914.1132.50А (19.1914.1132.49А)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19.1914.1132.51А (19.1914.1132.49А)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19.1914.1132.54А (19.1914.1132.53А)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19.1914.1132.56А (19.1914.1132.55А)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19.1914.1132.58А (19.1914.1132.57А)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19.1914.1132.61А (19.1914.1132.60А)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19.1914.1132.64А (19.1914.1132.63А)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19.1914.1132.67А (19.1914.1132.66А)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19.1914.1132.68 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19.1914.1132.69 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контрольный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19.1914.1132.70 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1133. Бюро технического контроля Т-8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19.1914.1133.71 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</w:t>
            </w:r>
            <w:proofErr w:type="spellStart"/>
            <w:r>
              <w:rPr>
                <w:sz w:val="18"/>
                <w:szCs w:val="18"/>
              </w:rPr>
              <w:t>кузнечно-прессовых</w:t>
            </w:r>
            <w:proofErr w:type="spellEnd"/>
            <w:r>
              <w:rPr>
                <w:sz w:val="18"/>
                <w:szCs w:val="18"/>
              </w:rPr>
              <w:t xml:space="preserve">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19.1914.1133.72А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19.1914.1133.73А (19.1914.1133.72А)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19.1914.1133.74 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по термообработке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19.1914.1133.75 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1134. Бюро технического контроля ЦТА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19.1914.1134.76 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19.1914.1134.77А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19.1914.1134.78А (19.1914.1134.77А)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19.1914.1134.79 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19.1914.1134.83А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19.1914.1134.84А (19.1914.1134.83А)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19.1914.1134.87 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1135. Бюро технического контроля МСЦ-3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19.1914.1135.88 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19.1914.1135.89 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19.1914.1135.90А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Контролер станочных и </w:t>
            </w:r>
            <w:r>
              <w:rPr>
                <w:sz w:val="18"/>
                <w:szCs w:val="18"/>
              </w:rPr>
              <w:lastRenderedPageBreak/>
              <w:t>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19.1914.1135.91А (19.1914.1135.90А)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19.1914.1135.92А (19.1914.1135.90А)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 xml:space="preserve">1136. Бюро технического контроля </w:t>
            </w:r>
            <w:proofErr w:type="spellStart"/>
            <w:r w:rsidRPr="00063F8C">
              <w:rPr>
                <w:i/>
                <w:sz w:val="18"/>
                <w:szCs w:val="18"/>
              </w:rPr>
              <w:t>ЦИДиПМ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19.1914.1136.93 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19.1914.1136.94А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19.1914.1136.95А (19.1914.1136.94А)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станочных и слесарных работ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19.1914.1136.96 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бюро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1600. Управление общества (Директор, начальники управлений, цехов, отделов)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19.1914.1600.97 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19.1902. АМЦ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1013. Участок шатуна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19.1902.1013.01 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1082. Универсальный участок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19.1902.1082.02 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19.1902.1082.03 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Наждачник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42.4213. Служба заместителя генерального директора по продажам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4213. Группа отгрузки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42.4213.4213.02А (42.4213.4213.01А)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42.4213.4213.03А (42.4213.4213.01А)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42.4213.4213.05А (42.4213.4213.04А)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42.4213.4213.06А (42.4213.4213.04А)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b/>
                <w:sz w:val="18"/>
                <w:szCs w:val="18"/>
              </w:rPr>
            </w:pPr>
            <w:r w:rsidRPr="00063F8C">
              <w:rPr>
                <w:b/>
                <w:sz w:val="18"/>
                <w:szCs w:val="18"/>
              </w:rPr>
              <w:t>18.1801. Управление производства инженерных машин (УПИМ)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4044. Участок технического обслуживания и ремонта сантехнического оборудования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18.1801.4044.01 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18.1801.4044.02 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18.1801.4044.03 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18.1801.4044.04 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4100. Отдел главного механика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18.1801.4100.05 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Главный механик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4257. Ремонтно-механическая мастерская, участок ГЗП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18.1801.4257.06 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Мастер по ремонту оборудования 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4259. Ремонтно-механическая мастерская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18.1801.4259.07 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Зуборезчик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18.1801.4259.08 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18.1801.4259.09А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18.1801.4259.10А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18.1801.4259.11А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18.1801.4259.12А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18.1801.4259.13А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18.1801.4259.14А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18.1801.4259.15А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18.1801.4259.16А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18.1801.4259.17А (18.1801.4259.09А)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18.1801.4259.19А (18.1801.4259.18А)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18.1801.4259.20А (18.1801.4259.18А)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18.1801.4259.21А </w:t>
            </w:r>
            <w:r w:rsidRPr="003C6AB0">
              <w:rPr>
                <w:sz w:val="16"/>
                <w:szCs w:val="16"/>
              </w:rPr>
              <w:lastRenderedPageBreak/>
              <w:t>(18.1801.4259.18А)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Токарь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18.1801.4259.22А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18.1801.4259.23А (18.1801.4259.22А)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18.1801.4259.24 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4906. Участок кранового хозяйства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18.1801.4906.25А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18.1801.4906.26А (18.1801.4906.25А)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18.1801.4906.27А (18.1801.4906.25А)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18.1801.4906.28А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18.1801.4906.29А (18.1801.4906.28А)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18.1801.4906.30А (18.1801.4906.28А)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18.1801.4906.32А (18.1801.4906.31А)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18.1801.4906.33А (18.1801.4906.31А)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18.1801.4906.34А (18.1801.4906.31А)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18.1801.4906.35А (18.1801.4906.31А)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18.1801.4906.36А (18.1801.4906.31А)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18.1801.4906.37А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18.1801.4906.38А (18.1801.4906.37А)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18.1801.4906.39А (18.1801.4906.37А)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18.1801.4906.40А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18.1801.4906.41А (18.1801.4906.40А)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18.1801.4906.42А (18.1801.4906.40А)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18.1801.4906.45А (18.1801.4906.44А)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18.1801.4906.46А (18.1801.4906.44А)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18.1801.4906.47А (18.1801.4906.44А)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18.1801.4906.49А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18.1801.4906.50А (18.1801.4906.49А)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18.1801.4906.51А (18.1801.4906.49А)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18.1801.4906.52А (18.1801.4906.49А)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18.1801.4906.53А (18.1801.4906.49А)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18.1801.4906.55А (18.1801.4906.54А)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18.1801.4906.56А (18.1801.4906.54А)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18.1801.4906.57А (18.1801.4906.54А)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 (крановщик)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5100. Отдел главного энергетика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18.1801.5100.58 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5102. </w:t>
            </w:r>
            <w:proofErr w:type="spellStart"/>
            <w:r w:rsidRPr="00063F8C">
              <w:rPr>
                <w:i/>
                <w:sz w:val="18"/>
                <w:szCs w:val="18"/>
              </w:rPr>
              <w:t>Энергобюро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18.1801.5102.59 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5135. </w:t>
            </w:r>
            <w:proofErr w:type="spellStart"/>
            <w:r w:rsidRPr="00063F8C">
              <w:rPr>
                <w:i/>
                <w:sz w:val="18"/>
                <w:szCs w:val="18"/>
              </w:rPr>
              <w:t>Энергобюро</w:t>
            </w:r>
            <w:proofErr w:type="spellEnd"/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18.1801.5135.60 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ремонту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18.1801.5135.61 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автоматике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18.1801.5135.62 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бюро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18.1801.5135.63 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i/>
                <w:sz w:val="18"/>
                <w:szCs w:val="18"/>
              </w:rPr>
            </w:pPr>
            <w:r w:rsidRPr="00063F8C">
              <w:rPr>
                <w:i/>
                <w:sz w:val="18"/>
                <w:szCs w:val="18"/>
              </w:rPr>
              <w:t>5219. Участок хозяйственного обеспечения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18.1801.5219.64А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18.1801.5219.65А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18.1801.5219.66А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18.1801.5219.67А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18.1801.5219.68А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18.1801.5219.69А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18.1801.5219.70А (18.1801.5219.64А)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18.1801.5219.72А (18.1801.5219.71А)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18.1801.5219.73А (18.1801.5219.71А)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18.1801.5219.74А (18.1801.5219.71А)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18.1801.5219.75А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18.1801.5219.76А (18.1801.5219.75А)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18.1801.5219.77А (18.1801.5219.75А)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18.1801.5219.79А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18.1801.5219.80А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18.1801.5219.81А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18.1801.5219.82А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 xml:space="preserve">18.1801.5219.83А </w:t>
            </w:r>
            <w:r w:rsidRPr="003C6AB0">
              <w:rPr>
                <w:sz w:val="16"/>
                <w:szCs w:val="16"/>
              </w:rPr>
              <w:lastRenderedPageBreak/>
              <w:t>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Уборщик производственных и </w:t>
            </w:r>
            <w:r>
              <w:rPr>
                <w:sz w:val="18"/>
                <w:szCs w:val="18"/>
              </w:rPr>
              <w:lastRenderedPageBreak/>
              <w:t>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lastRenderedPageBreak/>
              <w:t>18.1801.5219.84А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18.1801.5219.85А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18.1801.5219.86А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18.1801.5219.87А (18.1801.5219.79А)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18.1801.5219.89 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18.1801.5219.91А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18.1801.5219.92А (18.1801.5219.91А)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18.1801.5219.94 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18.1801.5219.95 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18.1801.5219.96А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18.1801.5219.97А (18.1801.5219.96А)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18.1801.5219.98 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18.1801.5219.99 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18.1801.5219.100 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18.1801.5219.101 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18.1801.5219.102 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63F8C" w:rsidRPr="00963DD1" w:rsidTr="003C6AB0">
        <w:tc>
          <w:tcPr>
            <w:tcW w:w="1526" w:type="dxa"/>
            <w:shd w:val="clear" w:color="auto" w:fill="auto"/>
            <w:vAlign w:val="center"/>
          </w:tcPr>
          <w:p w:rsidR="00063F8C" w:rsidRPr="003C6AB0" w:rsidRDefault="00063F8C" w:rsidP="001B19D8">
            <w:pPr>
              <w:jc w:val="center"/>
              <w:rPr>
                <w:sz w:val="16"/>
                <w:szCs w:val="16"/>
              </w:rPr>
            </w:pPr>
            <w:r w:rsidRPr="003C6AB0">
              <w:rPr>
                <w:sz w:val="16"/>
                <w:szCs w:val="16"/>
              </w:rPr>
              <w:t>18.1801.5219.103 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063F8C" w:rsidRPr="00063F8C" w:rsidRDefault="00063F8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1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93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87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20" w:type="dxa"/>
            <w:shd w:val="clear" w:color="auto" w:fill="auto"/>
            <w:vAlign w:val="center"/>
          </w:tcPr>
          <w:p w:rsidR="00063F8C" w:rsidRDefault="00063F8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963DD1" w:rsidRDefault="0065289A" w:rsidP="009A1326">
      <w:pPr>
        <w:rPr>
          <w:sz w:val="18"/>
          <w:szCs w:val="18"/>
        </w:rPr>
      </w:pPr>
    </w:p>
    <w:p w:rsidR="00936F48" w:rsidRPr="003C6AB0" w:rsidRDefault="00936F48" w:rsidP="00936F48">
      <w:pPr>
        <w:rPr>
          <w:sz w:val="22"/>
          <w:szCs w:val="22"/>
          <w:u w:val="single"/>
        </w:rPr>
      </w:pPr>
      <w:r w:rsidRPr="00963DD1">
        <w:rPr>
          <w:sz w:val="22"/>
          <w:szCs w:val="22"/>
        </w:rPr>
        <w:t>Дата составления:</w:t>
      </w:r>
      <w:r w:rsidRPr="00963DD1">
        <w:rPr>
          <w:rStyle w:val="a9"/>
          <w:sz w:val="22"/>
          <w:szCs w:val="22"/>
        </w:rPr>
        <w:t xml:space="preserve"> </w:t>
      </w:r>
      <w:r w:rsidR="003C6AB0" w:rsidRPr="003C6AB0">
        <w:rPr>
          <w:sz w:val="22"/>
          <w:szCs w:val="22"/>
          <w:u w:val="single"/>
        </w:rPr>
        <w:t>15.12.2017г.</w:t>
      </w:r>
    </w:p>
    <w:p w:rsidR="004654AF" w:rsidRPr="00963DD1" w:rsidRDefault="004654AF" w:rsidP="009D6532">
      <w:pPr>
        <w:rPr>
          <w:sz w:val="22"/>
          <w:szCs w:val="22"/>
        </w:rPr>
      </w:pPr>
    </w:p>
    <w:p w:rsidR="009D6532" w:rsidRPr="00963DD1" w:rsidRDefault="009D6532" w:rsidP="009D6532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63DD1" w:rsidTr="000E6460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63F8C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Технический директор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63F8C" w:rsidP="000E6460">
            <w:pPr>
              <w:pStyle w:val="aa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Кузьменко</w:t>
            </w:r>
            <w:proofErr w:type="spellEnd"/>
            <w:r>
              <w:rPr>
                <w:sz w:val="22"/>
                <w:szCs w:val="22"/>
              </w:rPr>
              <w:t xml:space="preserve"> Виталий Юрьевич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9D6532" w:rsidRPr="00963DD1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8" w:name="s070_1"/>
            <w:bookmarkEnd w:id="8"/>
            <w:r w:rsidRPr="00963DD1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9D6532" w:rsidRPr="00963DD1" w:rsidRDefault="009D6532" w:rsidP="009D6532">
      <w:pPr>
        <w:rPr>
          <w:sz w:val="22"/>
          <w:szCs w:val="22"/>
        </w:rPr>
      </w:pPr>
    </w:p>
    <w:p w:rsidR="009D6532" w:rsidRPr="00963DD1" w:rsidRDefault="009D6532" w:rsidP="009D6532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Члены комиссии по проведению с</w:t>
      </w:r>
      <w:r w:rsidR="00B861B2" w:rsidRPr="00963DD1">
        <w:rPr>
          <w:b/>
          <w:sz w:val="22"/>
          <w:szCs w:val="22"/>
        </w:rPr>
        <w:t>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963DD1" w:rsidTr="00063F8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63F8C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профсоюзного комитета ООО "ЧТЗ-УРАЛТРАК" (по согласованию)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963DD1" w:rsidRDefault="00063F8C" w:rsidP="000E6460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Косых Олег Максимович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963DD1" w:rsidRDefault="009D6532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9D6532" w:rsidRPr="00963DD1" w:rsidTr="00063F8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bookmarkStart w:id="10" w:name="s070_2"/>
            <w:bookmarkEnd w:id="10"/>
            <w:r w:rsidRPr="00963DD1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963DD1" w:rsidRDefault="009D6532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963DD1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работе с персоналом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Балашов Юрий Владимирович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 по 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Бронских</w:t>
            </w:r>
            <w:proofErr w:type="spellEnd"/>
            <w:r>
              <w:rPr>
                <w:sz w:val="22"/>
                <w:szCs w:val="22"/>
              </w:rPr>
              <w:t xml:space="preserve"> Семен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(дата)</w:t>
            </w: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Дугина Алеся Геннадьевна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</w:rPr>
            </w:pPr>
          </w:p>
        </w:tc>
      </w:tr>
      <w:tr w:rsidR="00063F8C" w:rsidRPr="00063F8C" w:rsidTr="00063F8C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63F8C" w:rsidRPr="00063F8C" w:rsidRDefault="00063F8C" w:rsidP="009D6532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2743B5" w:rsidRPr="00963DD1" w:rsidRDefault="002743B5" w:rsidP="002743B5">
      <w:pPr>
        <w:rPr>
          <w:sz w:val="22"/>
          <w:szCs w:val="22"/>
        </w:rPr>
      </w:pPr>
    </w:p>
    <w:p w:rsidR="002743B5" w:rsidRPr="00963DD1" w:rsidRDefault="004654AF" w:rsidP="002743B5">
      <w:pPr>
        <w:rPr>
          <w:b/>
          <w:sz w:val="22"/>
          <w:szCs w:val="22"/>
        </w:rPr>
      </w:pPr>
      <w:r w:rsidRPr="00963DD1">
        <w:rPr>
          <w:b/>
          <w:sz w:val="22"/>
          <w:szCs w:val="22"/>
        </w:rPr>
        <w:t>Эксперт(-</w:t>
      </w:r>
      <w:proofErr w:type="spellStart"/>
      <w:r w:rsidRPr="00963DD1">
        <w:rPr>
          <w:b/>
          <w:sz w:val="22"/>
          <w:szCs w:val="22"/>
        </w:rPr>
        <w:t>ы</w:t>
      </w:r>
      <w:proofErr w:type="spellEnd"/>
      <w:r w:rsidRPr="00963DD1">
        <w:rPr>
          <w:b/>
          <w:sz w:val="22"/>
          <w:szCs w:val="22"/>
        </w:rPr>
        <w:t>) организации, проводившей с</w:t>
      </w:r>
      <w:r w:rsidR="00B861B2" w:rsidRPr="00963DD1">
        <w:rPr>
          <w:b/>
          <w:sz w:val="22"/>
          <w:szCs w:val="22"/>
        </w:rPr>
        <w:t>пециальную оценку условий труда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B861B2" w:rsidRPr="00063F8C" w:rsidTr="00063F8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63F8C" w:rsidRDefault="00063F8C" w:rsidP="000E6460">
            <w:pPr>
              <w:pStyle w:val="aa"/>
              <w:rPr>
                <w:sz w:val="22"/>
                <w:szCs w:val="22"/>
              </w:rPr>
            </w:pPr>
            <w:r w:rsidRPr="00063F8C">
              <w:rPr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63F8C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63F8C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63F8C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63F8C" w:rsidRDefault="00063F8C" w:rsidP="000E6460">
            <w:pPr>
              <w:pStyle w:val="aa"/>
              <w:rPr>
                <w:sz w:val="22"/>
                <w:szCs w:val="22"/>
              </w:rPr>
            </w:pPr>
            <w:r w:rsidRPr="00063F8C">
              <w:rPr>
                <w:sz w:val="22"/>
                <w:szCs w:val="22"/>
              </w:rPr>
              <w:t>Товина Екатерина Евгеньевна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63F8C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63F8C" w:rsidRDefault="002743B5" w:rsidP="000E6460">
            <w:pPr>
              <w:pStyle w:val="aa"/>
              <w:rPr>
                <w:sz w:val="22"/>
                <w:szCs w:val="22"/>
              </w:rPr>
            </w:pPr>
          </w:p>
        </w:tc>
      </w:tr>
      <w:tr w:rsidR="00B861B2" w:rsidRPr="00063F8C" w:rsidTr="00063F8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063F8C" w:rsidRDefault="00063F8C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(№ в реестре)</w:t>
            </w:r>
          </w:p>
        </w:tc>
        <w:tc>
          <w:tcPr>
            <w:tcW w:w="284" w:type="dxa"/>
          </w:tcPr>
          <w:p w:rsidR="002743B5" w:rsidRPr="00063F8C" w:rsidRDefault="002743B5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063F8C" w:rsidRDefault="00063F8C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063F8C" w:rsidRDefault="002743B5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063F8C" w:rsidRDefault="00063F8C" w:rsidP="002743B5">
            <w:pPr>
              <w:pStyle w:val="aa"/>
              <w:rPr>
                <w:b/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063F8C" w:rsidRDefault="002743B5" w:rsidP="002743B5">
            <w:pPr>
              <w:pStyle w:val="aa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063F8C" w:rsidRDefault="00063F8C" w:rsidP="002743B5">
            <w:pPr>
              <w:pStyle w:val="aa"/>
              <w:rPr>
                <w:sz w:val="22"/>
                <w:szCs w:val="22"/>
                <w:vertAlign w:val="superscript"/>
              </w:rPr>
            </w:pPr>
            <w:r w:rsidRPr="00063F8C">
              <w:rPr>
                <w:sz w:val="22"/>
                <w:szCs w:val="22"/>
                <w:vertAlign w:val="superscript"/>
              </w:rPr>
              <w:t>(дата)</w:t>
            </w:r>
          </w:p>
        </w:tc>
      </w:tr>
    </w:tbl>
    <w:p w:rsidR="00DC1A91" w:rsidRPr="00963DD1" w:rsidRDefault="00DC1A91" w:rsidP="00DC1A91"/>
    <w:sectPr w:rsidR="00DC1A91" w:rsidRPr="00963DD1" w:rsidSect="003C6AB0">
      <w:footerReference w:type="default" r:id="rId6"/>
      <w:pgSz w:w="16838" w:h="11906" w:orient="landscape" w:code="9"/>
      <w:pgMar w:top="1276" w:right="567" w:bottom="56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F8C" w:rsidRDefault="00063F8C" w:rsidP="00834156">
      <w:r>
        <w:separator/>
      </w:r>
    </w:p>
  </w:endnote>
  <w:endnote w:type="continuationSeparator" w:id="1">
    <w:p w:rsidR="00063F8C" w:rsidRDefault="00063F8C" w:rsidP="00834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F8C" w:rsidRDefault="00063F8C">
    <w:pPr>
      <w:pStyle w:val="ad"/>
      <w:jc w:val="right"/>
    </w:pPr>
    <w:r>
      <w:t xml:space="preserve">Страница </w:t>
    </w:r>
    <w:r w:rsidR="004A5BDC">
      <w:rPr>
        <w:b/>
        <w:szCs w:val="24"/>
      </w:rPr>
      <w:fldChar w:fldCharType="begin"/>
    </w:r>
    <w:r>
      <w:rPr>
        <w:b/>
      </w:rPr>
      <w:instrText>PAGE</w:instrText>
    </w:r>
    <w:r w:rsidR="004A5BDC">
      <w:rPr>
        <w:b/>
        <w:szCs w:val="24"/>
      </w:rPr>
      <w:fldChar w:fldCharType="separate"/>
    </w:r>
    <w:r w:rsidR="0025263E">
      <w:rPr>
        <w:b/>
        <w:noProof/>
      </w:rPr>
      <w:t>1</w:t>
    </w:r>
    <w:r w:rsidR="004A5BDC">
      <w:rPr>
        <w:b/>
        <w:szCs w:val="24"/>
      </w:rPr>
      <w:fldChar w:fldCharType="end"/>
    </w:r>
    <w:r>
      <w:t xml:space="preserve"> из </w:t>
    </w:r>
    <w:r w:rsidR="004A5BDC">
      <w:rPr>
        <w:b/>
        <w:szCs w:val="24"/>
      </w:rPr>
      <w:fldChar w:fldCharType="begin"/>
    </w:r>
    <w:r>
      <w:rPr>
        <w:b/>
      </w:rPr>
      <w:instrText>NUMPAGES</w:instrText>
    </w:r>
    <w:r w:rsidR="004A5BDC">
      <w:rPr>
        <w:b/>
        <w:szCs w:val="24"/>
      </w:rPr>
      <w:fldChar w:fldCharType="separate"/>
    </w:r>
    <w:r w:rsidR="0025263E">
      <w:rPr>
        <w:b/>
        <w:noProof/>
      </w:rPr>
      <w:t>197</w:t>
    </w:r>
    <w:r w:rsidR="004A5BDC">
      <w:rPr>
        <w:b/>
        <w:szCs w:val="24"/>
      </w:rPr>
      <w:fldChar w:fldCharType="end"/>
    </w:r>
  </w:p>
  <w:p w:rsidR="00063F8C" w:rsidRDefault="00063F8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F8C" w:rsidRDefault="00063F8C" w:rsidP="00834156">
      <w:r>
        <w:separator/>
      </w:r>
    </w:p>
  </w:footnote>
  <w:footnote w:type="continuationSeparator" w:id="1">
    <w:p w:rsidR="00063F8C" w:rsidRDefault="00063F8C" w:rsidP="008341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attachedTemplate r:id="rId1"/>
  <w:stylePaneFormatFilter w:val="3F01"/>
  <w:doNotTrackMoves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ctivedoc_name" w:val="Документ2"/>
    <w:docVar w:name="ceh_info" w:val="Общество с ограниченной ответственностью «Челябинский тракторный завод-УРАЛТРАК»"/>
    <w:docVar w:name="doc_name" w:val="Документ2"/>
    <w:docVar w:name="fill_date" w:val="       "/>
    <w:docVar w:name="org_name" w:val="     "/>
    <w:docVar w:name="pers_guids" w:val="66B5A32D0E9C47258C66436A1A1CB5EB@003-391-286 15"/>
    <w:docVar w:name="pers_snils" w:val="66B5A32D0E9C47258C66436A1A1CB5EB@003-391-286 15"/>
    <w:docVar w:name="sv_docs" w:val="1"/>
  </w:docVars>
  <w:rsids>
    <w:rsidRoot w:val="00842151"/>
    <w:rsid w:val="0002033E"/>
    <w:rsid w:val="00055F00"/>
    <w:rsid w:val="00063F8C"/>
    <w:rsid w:val="000C5130"/>
    <w:rsid w:val="000D3760"/>
    <w:rsid w:val="000E6460"/>
    <w:rsid w:val="000F0714"/>
    <w:rsid w:val="00196135"/>
    <w:rsid w:val="001A7AC3"/>
    <w:rsid w:val="001B19D8"/>
    <w:rsid w:val="00237B32"/>
    <w:rsid w:val="0025263E"/>
    <w:rsid w:val="002743B5"/>
    <w:rsid w:val="002761BA"/>
    <w:rsid w:val="002B33D3"/>
    <w:rsid w:val="003A1C01"/>
    <w:rsid w:val="003A2259"/>
    <w:rsid w:val="003C3080"/>
    <w:rsid w:val="003C6AB0"/>
    <w:rsid w:val="003C79E5"/>
    <w:rsid w:val="003F1B2E"/>
    <w:rsid w:val="003F4B55"/>
    <w:rsid w:val="00450E3E"/>
    <w:rsid w:val="004654AF"/>
    <w:rsid w:val="00495D50"/>
    <w:rsid w:val="004A5BDC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D1EF7"/>
    <w:rsid w:val="006E4DFC"/>
    <w:rsid w:val="00725C51"/>
    <w:rsid w:val="00736290"/>
    <w:rsid w:val="007740C8"/>
    <w:rsid w:val="00791AEE"/>
    <w:rsid w:val="007D7338"/>
    <w:rsid w:val="00820552"/>
    <w:rsid w:val="00834156"/>
    <w:rsid w:val="00842151"/>
    <w:rsid w:val="00936F48"/>
    <w:rsid w:val="00963DD1"/>
    <w:rsid w:val="009647F7"/>
    <w:rsid w:val="009A1326"/>
    <w:rsid w:val="009D6532"/>
    <w:rsid w:val="00A026A4"/>
    <w:rsid w:val="00AE2572"/>
    <w:rsid w:val="00AF1EDF"/>
    <w:rsid w:val="00B12F45"/>
    <w:rsid w:val="00B2089E"/>
    <w:rsid w:val="00B3448B"/>
    <w:rsid w:val="00B861B2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EE7AF4"/>
    <w:rsid w:val="00F06873"/>
    <w:rsid w:val="00F262EE"/>
    <w:rsid w:val="00F61D57"/>
    <w:rsid w:val="00F835B0"/>
    <w:rsid w:val="00FB72D5"/>
    <w:rsid w:val="00FD4EE4"/>
    <w:rsid w:val="00FE469B"/>
    <w:rsid w:val="00FE6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83415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834156"/>
    <w:rPr>
      <w:sz w:val="24"/>
    </w:rPr>
  </w:style>
  <w:style w:type="paragraph" w:styleId="ad">
    <w:name w:val="footer"/>
    <w:basedOn w:val="a"/>
    <w:link w:val="ae"/>
    <w:uiPriority w:val="99"/>
    <w:rsid w:val="0083415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3415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212</TotalTime>
  <Pages>197</Pages>
  <Words>72013</Words>
  <Characters>410475</Characters>
  <Application>Microsoft Office Word</Application>
  <DocSecurity>0</DocSecurity>
  <Lines>3420</Lines>
  <Paragraphs>963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ОАО "НИИТБМЕТ"</Company>
  <LinksUpToDate>false</LinksUpToDate>
  <CharactersWithSpaces>481525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user</dc:creator>
  <cp:lastModifiedBy>user</cp:lastModifiedBy>
  <cp:revision>3</cp:revision>
  <dcterms:created xsi:type="dcterms:W3CDTF">2018-05-22T06:38:00Z</dcterms:created>
  <dcterms:modified xsi:type="dcterms:W3CDTF">2018-05-22T12:12:00Z</dcterms:modified>
</cp:coreProperties>
</file>